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889FB" w14:textId="35D802CD" w:rsidR="00621DAF" w:rsidRPr="009C5E06" w:rsidRDefault="00241F6B" w:rsidP="00621DAF">
      <w:pPr>
        <w:ind w:right="-8"/>
        <w:rPr>
          <w:rFonts w:ascii="HarmonyOS Sans SC Medium" w:eastAsia="HarmonyOS Sans SC Medium" w:hAnsi="HarmonyOS Sans SC Medium" w:cs="Arial"/>
          <w:b/>
          <w:color w:val="004990"/>
          <w:sz w:val="40"/>
          <w:szCs w:val="40"/>
          <w:lang w:val="en-US" w:eastAsia="zh-CN"/>
        </w:rPr>
      </w:pPr>
      <w:r w:rsidRPr="009C5E06">
        <w:rPr>
          <w:rFonts w:ascii="HarmonyOS Sans SC Medium" w:eastAsia="HarmonyOS Sans SC Medium" w:hAnsi="HarmonyOS Sans SC Medium" w:cs="Arial" w:hint="eastAsia"/>
          <w:b/>
          <w:color w:val="004990"/>
          <w:sz w:val="40"/>
          <w:szCs w:val="40"/>
          <w:lang w:val="en-US" w:eastAsia="zh-CN"/>
        </w:rPr>
        <w:t>MCA</w:t>
      </w:r>
      <w:r w:rsidR="00A70E71">
        <w:rPr>
          <w:rFonts w:ascii="HarmonyOS Sans SC Medium" w:eastAsia="HarmonyOS Sans SC Medium" w:hAnsi="HarmonyOS Sans SC Medium" w:cs="Arial"/>
          <w:b/>
          <w:color w:val="004990"/>
          <w:sz w:val="40"/>
          <w:szCs w:val="40"/>
          <w:lang w:val="en-US" w:eastAsia="zh-CN"/>
        </w:rPr>
        <w:t>-</w:t>
      </w:r>
      <w:r w:rsidR="00F800BD" w:rsidRPr="009C5E06">
        <w:rPr>
          <w:rFonts w:ascii="HarmonyOS Sans SC Medium" w:eastAsia="HarmonyOS Sans SC Medium" w:hAnsi="HarmonyOS Sans SC Medium" w:cs="Arial" w:hint="eastAsia"/>
          <w:b/>
          <w:color w:val="004990"/>
          <w:sz w:val="40"/>
          <w:szCs w:val="40"/>
          <w:lang w:val="en-US" w:eastAsia="zh-CN"/>
        </w:rPr>
        <w:t>80</w:t>
      </w:r>
      <w:r w:rsidR="00C54BE7" w:rsidRPr="009C5E06">
        <w:rPr>
          <w:rFonts w:ascii="HarmonyOS Sans SC Medium" w:eastAsia="HarmonyOS Sans SC Medium" w:hAnsi="HarmonyOS Sans SC Medium" w:cs="Arial" w:hint="eastAsia"/>
          <w:b/>
          <w:color w:val="004990"/>
          <w:sz w:val="40"/>
          <w:szCs w:val="40"/>
          <w:lang w:val="en-US" w:eastAsia="zh-CN"/>
        </w:rPr>
        <w:t>35/MCA</w:t>
      </w:r>
      <w:r w:rsidR="00A70E71">
        <w:rPr>
          <w:rFonts w:ascii="HarmonyOS Sans SC Medium" w:eastAsia="HarmonyOS Sans SC Medium" w:hAnsi="HarmonyOS Sans SC Medium" w:cs="Arial"/>
          <w:b/>
          <w:color w:val="004990"/>
          <w:sz w:val="40"/>
          <w:szCs w:val="40"/>
          <w:lang w:val="en-US" w:eastAsia="zh-CN"/>
        </w:rPr>
        <w:t>-</w:t>
      </w:r>
      <w:r w:rsidR="00F800BD" w:rsidRPr="009C5E06">
        <w:rPr>
          <w:rFonts w:ascii="HarmonyOS Sans SC Medium" w:eastAsia="HarmonyOS Sans SC Medium" w:hAnsi="HarmonyOS Sans SC Medium" w:cs="Arial" w:hint="eastAsia"/>
          <w:b/>
          <w:color w:val="004990"/>
          <w:sz w:val="40"/>
          <w:szCs w:val="40"/>
          <w:lang w:val="en-US" w:eastAsia="zh-CN"/>
        </w:rPr>
        <w:t>80</w:t>
      </w:r>
      <w:r w:rsidR="00C54BE7" w:rsidRPr="009C5E06">
        <w:rPr>
          <w:rFonts w:ascii="HarmonyOS Sans SC Medium" w:eastAsia="HarmonyOS Sans SC Medium" w:hAnsi="HarmonyOS Sans SC Medium" w:cs="Arial" w:hint="eastAsia"/>
          <w:b/>
          <w:color w:val="004990"/>
          <w:sz w:val="40"/>
          <w:szCs w:val="40"/>
          <w:lang w:val="en-US" w:eastAsia="zh-CN"/>
        </w:rPr>
        <w:t>45</w:t>
      </w:r>
    </w:p>
    <w:p w14:paraId="553257E5" w14:textId="77777777" w:rsidR="00621DAF" w:rsidRPr="009C5E06" w:rsidRDefault="00241F6B" w:rsidP="00621DAF">
      <w:pPr>
        <w:ind w:right="-8"/>
        <w:rPr>
          <w:rFonts w:ascii="HarmonyOS Sans SC Medium" w:eastAsia="HarmonyOS Sans SC Medium" w:hAnsi="HarmonyOS Sans SC Medium" w:cs="Arial"/>
          <w:b/>
          <w:color w:val="004990"/>
          <w:sz w:val="40"/>
          <w:szCs w:val="40"/>
          <w:lang w:val="en-US" w:eastAsia="zh-CN"/>
        </w:rPr>
      </w:pPr>
      <w:r w:rsidRPr="009C5E06">
        <w:rPr>
          <w:rFonts w:ascii="HarmonyOS Sans SC Medium" w:eastAsia="HarmonyOS Sans SC Medium" w:hAnsi="HarmonyOS Sans SC Medium" w:cs="Arial" w:hint="eastAsia"/>
          <w:b/>
          <w:color w:val="004990"/>
          <w:sz w:val="40"/>
          <w:szCs w:val="40"/>
          <w:lang w:val="en-US" w:eastAsia="zh-CN"/>
        </w:rPr>
        <w:t>电机驱动器</w:t>
      </w:r>
    </w:p>
    <w:p w14:paraId="0762D3D2" w14:textId="77777777" w:rsidR="00133648" w:rsidRPr="009C5E06" w:rsidRDefault="00133648" w:rsidP="00133648">
      <w:pPr>
        <w:ind w:right="-8"/>
        <w:rPr>
          <w:rFonts w:ascii="HarmonyOS Sans SC Medium" w:eastAsia="HarmonyOS Sans SC Medium" w:hAnsi="HarmonyOS Sans SC Medium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5"/>
        <w:gridCol w:w="5000"/>
      </w:tblGrid>
      <w:tr w:rsidR="006141DB" w:rsidRPr="009C5E06" w14:paraId="2EE2072E" w14:textId="77777777" w:rsidTr="001F25E3">
        <w:trPr>
          <w:trHeight w:hRule="exact" w:val="3328"/>
        </w:trPr>
        <w:tc>
          <w:tcPr>
            <w:tcW w:w="4931" w:type="dxa"/>
          </w:tcPr>
          <w:p w14:paraId="7564DAC7" w14:textId="77777777" w:rsidR="006141DB" w:rsidRPr="009C5E06" w:rsidRDefault="006141DB" w:rsidP="00BB0D76">
            <w:pPr>
              <w:spacing w:after="240"/>
              <w:ind w:right="-8"/>
              <w:rPr>
                <w:rFonts w:ascii="HarmonyOS Sans SC Medium" w:eastAsia="HarmonyOS Sans SC Medium" w:hAnsi="HarmonyOS Sans SC Medium" w:cs="Arial"/>
                <w:b/>
                <w:color w:val="004990"/>
                <w:sz w:val="32"/>
                <w:szCs w:val="32"/>
                <w:lang w:val="en-US" w:eastAsia="zh-CN"/>
              </w:rPr>
            </w:pPr>
            <w:r w:rsidRPr="009C5E06">
              <w:rPr>
                <w:rFonts w:ascii="HarmonyOS Sans SC Medium" w:eastAsia="HarmonyOS Sans SC Medium" w:hAnsi="HarmonyOS Sans SC Medium" w:cs="Arial" w:hint="eastAsia"/>
                <w:b/>
                <w:color w:val="004990"/>
                <w:sz w:val="32"/>
                <w:szCs w:val="32"/>
                <w:lang w:val="en-US" w:eastAsia="zh-CN"/>
              </w:rPr>
              <w:t>产品简介</w:t>
            </w:r>
          </w:p>
          <w:p w14:paraId="392A0D0A" w14:textId="77777777" w:rsidR="006141DB" w:rsidRPr="009C5E06" w:rsidRDefault="00621DAF" w:rsidP="008114EC">
            <w:pPr>
              <w:spacing w:line="480" w:lineRule="auto"/>
              <w:jc w:val="both"/>
              <w:rPr>
                <w:rFonts w:ascii="HarmonyOS Sans SC Medium" w:eastAsia="HarmonyOS Sans SC Medium" w:hAnsi="HarmonyOS Sans SC Medium" w:cs="Arial"/>
                <w:sz w:val="18"/>
                <w:szCs w:val="18"/>
                <w:lang w:eastAsia="zh-CN"/>
              </w:rPr>
            </w:pPr>
            <w:r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val="en-US" w:eastAsia="zh-CN"/>
              </w:rPr>
              <w:t>WIKA</w:t>
            </w:r>
            <w:r w:rsidR="00241F6B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电机驱动器</w:t>
            </w:r>
            <w:r w:rsidR="001F25E3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M</w:t>
            </w:r>
            <w:r w:rsidR="00241F6B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CA系列产品</w:t>
            </w:r>
            <w:r w:rsidR="001D7B48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是</w:t>
            </w:r>
            <w:r w:rsidR="00432679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针对低压平台电动低速车研发的一款高性能驱动控制器，结构紧凑，提供优异的性能和非常灵活的设置特性。通过先进的控制软件为各类交流电机提供平稳的电流驱动。可编程逻辑的优化算法，保证了控制器对行走系统、电磁制动和液力系统控制的</w:t>
            </w:r>
            <w:r w:rsidR="001F25E3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灵活性和</w:t>
            </w:r>
            <w:r w:rsidR="00432679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高效率</w:t>
            </w:r>
            <w:r w:rsidR="001F25E3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功率输出。</w:t>
            </w:r>
          </w:p>
          <w:p w14:paraId="1D42FF25" w14:textId="77777777" w:rsidR="00CD6101" w:rsidRPr="009C5E06" w:rsidRDefault="00CD6101" w:rsidP="008114EC">
            <w:pPr>
              <w:spacing w:line="480" w:lineRule="auto"/>
              <w:jc w:val="both"/>
              <w:rPr>
                <w:rFonts w:ascii="HarmonyOS Sans SC Medium" w:eastAsia="HarmonyOS Sans SC Medium" w:hAnsi="HarmonyOS Sans SC Medium" w:cs="Arial"/>
                <w:sz w:val="18"/>
                <w:szCs w:val="18"/>
                <w:lang w:eastAsia="zh-CN"/>
              </w:rPr>
            </w:pPr>
          </w:p>
          <w:p w14:paraId="2E42DEFF" w14:textId="77777777" w:rsidR="00CD6101" w:rsidRPr="009C5E06" w:rsidRDefault="00CD6101" w:rsidP="008114EC">
            <w:pPr>
              <w:spacing w:line="480" w:lineRule="auto"/>
              <w:jc w:val="both"/>
              <w:rPr>
                <w:rFonts w:ascii="HarmonyOS Sans SC Medium" w:eastAsia="HarmonyOS Sans SC Medium" w:hAnsi="HarmonyOS Sans SC Medium" w:cs="Arial"/>
                <w:sz w:val="18"/>
                <w:szCs w:val="18"/>
                <w:lang w:eastAsia="zh-CN"/>
              </w:rPr>
            </w:pPr>
          </w:p>
        </w:tc>
        <w:tc>
          <w:tcPr>
            <w:tcW w:w="5028" w:type="dxa"/>
            <w:vMerge w:val="restart"/>
          </w:tcPr>
          <w:p w14:paraId="5671AB16" w14:textId="77777777" w:rsidR="006141DB" w:rsidRPr="009C5E06" w:rsidRDefault="006141DB" w:rsidP="00BB0D76">
            <w:pPr>
              <w:spacing w:after="240"/>
              <w:ind w:right="-8"/>
              <w:rPr>
                <w:rFonts w:ascii="HarmonyOS Sans SC Medium" w:eastAsia="HarmonyOS Sans SC Medium" w:hAnsi="HarmonyOS Sans SC Medium" w:cs="Arial"/>
                <w:b/>
                <w:color w:val="004990"/>
                <w:sz w:val="32"/>
                <w:szCs w:val="32"/>
                <w:lang w:val="en-US" w:eastAsia="zh-CN"/>
              </w:rPr>
            </w:pPr>
            <w:r w:rsidRPr="009C5E06">
              <w:rPr>
                <w:rFonts w:ascii="HarmonyOS Sans SC Medium" w:eastAsia="HarmonyOS Sans SC Medium" w:hAnsi="HarmonyOS Sans SC Medium" w:cs="Arial" w:hint="eastAsia"/>
                <w:b/>
                <w:color w:val="004990"/>
                <w:sz w:val="32"/>
                <w:szCs w:val="32"/>
                <w:lang w:val="en-US" w:eastAsia="zh-CN"/>
              </w:rPr>
              <w:t>产品特性</w:t>
            </w:r>
          </w:p>
          <w:p w14:paraId="61BD4BA6" w14:textId="77777777" w:rsidR="006141DB" w:rsidRPr="009C5E06" w:rsidRDefault="006141DB" w:rsidP="00240B33">
            <w:pPr>
              <w:spacing w:line="480" w:lineRule="auto"/>
              <w:rPr>
                <w:rFonts w:ascii="HarmonyOS Sans SC Medium" w:eastAsia="HarmonyOS Sans SC Medium" w:hAnsi="HarmonyOS Sans SC Medium" w:cs="Arial"/>
                <w:sz w:val="16"/>
                <w:szCs w:val="16"/>
                <w:lang w:val="en-US" w:eastAsia="zh-CN"/>
              </w:rPr>
            </w:pPr>
            <w:r w:rsidRPr="009C5E06">
              <w:rPr>
                <w:rFonts w:ascii="HarmonyOS Sans SC Medium" w:eastAsia="HarmonyOS Sans SC Medium" w:hAnsi="HarmonyOS Sans SC Medium" w:cs="Arial"/>
                <w:sz w:val="16"/>
                <w:szCs w:val="16"/>
                <w:lang w:val="en-US"/>
              </w:rPr>
              <w:t>•</w:t>
            </w:r>
            <w:r w:rsidR="001F25E3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val="en-US" w:eastAsia="zh-CN"/>
              </w:rPr>
              <w:t>支持交流异步电机</w:t>
            </w:r>
          </w:p>
          <w:p w14:paraId="360C0548" w14:textId="77777777" w:rsidR="00E55CFA" w:rsidRPr="009C5E06" w:rsidRDefault="00E55CFA" w:rsidP="00240B33">
            <w:pPr>
              <w:spacing w:line="480" w:lineRule="auto"/>
              <w:rPr>
                <w:rFonts w:ascii="HarmonyOS Sans SC Medium" w:eastAsia="HarmonyOS Sans SC Medium" w:hAnsi="HarmonyOS Sans SC Medium" w:cs="Arial"/>
                <w:sz w:val="16"/>
                <w:szCs w:val="16"/>
                <w:lang w:val="en-US" w:eastAsia="zh-CN"/>
              </w:rPr>
            </w:pPr>
            <w:r w:rsidRPr="009C5E06">
              <w:rPr>
                <w:rFonts w:ascii="HarmonyOS Sans SC Medium" w:eastAsia="HarmonyOS Sans SC Medium" w:hAnsi="HarmonyOS Sans SC Medium" w:cs="Arial"/>
                <w:sz w:val="16"/>
                <w:szCs w:val="16"/>
                <w:lang w:val="en-US"/>
              </w:rPr>
              <w:t>•</w:t>
            </w:r>
            <w:r w:rsidR="001F25E3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val="en-US"/>
              </w:rPr>
              <w:t>适用于</w:t>
            </w:r>
            <w:r w:rsidR="00BC0BFD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val="en-US" w:eastAsia="zh-CN"/>
              </w:rPr>
              <w:t>80</w:t>
            </w:r>
            <w:r w:rsidR="0058524D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val="en-US" w:eastAsia="zh-CN"/>
              </w:rPr>
              <w:t>V</w:t>
            </w:r>
            <w:r w:rsidR="001F25E3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val="en-US"/>
              </w:rPr>
              <w:t>的电池系统，电流可达</w:t>
            </w:r>
            <w:r w:rsidR="00584300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val="en-US" w:eastAsia="zh-CN"/>
              </w:rPr>
              <w:t>450</w:t>
            </w:r>
            <w:r w:rsidR="001F25E3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val="en-US"/>
              </w:rPr>
              <w:t>A（</w:t>
            </w:r>
            <w:r w:rsidR="00584300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val="en-US" w:eastAsia="zh-CN"/>
              </w:rPr>
              <w:t>2</w:t>
            </w:r>
            <w:r w:rsidR="001F25E3" w:rsidRPr="009C5E06">
              <w:rPr>
                <w:rFonts w:ascii="HarmonyOS Sans SC Medium" w:eastAsia="HarmonyOS Sans SC Medium" w:hAnsi="HarmonyOS Sans SC Medium" w:cs="Arial"/>
                <w:sz w:val="16"/>
                <w:szCs w:val="16"/>
                <w:lang w:val="en-US" w:eastAsia="zh-CN"/>
              </w:rPr>
              <w:t xml:space="preserve"> </w:t>
            </w:r>
            <w:r w:rsidR="001F25E3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val="en-US" w:eastAsia="zh-CN"/>
              </w:rPr>
              <w:t>min</w:t>
            </w:r>
            <w:r w:rsidR="001F25E3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val="en-US"/>
              </w:rPr>
              <w:t>）</w:t>
            </w:r>
          </w:p>
          <w:p w14:paraId="06337D2B" w14:textId="77777777" w:rsidR="00E55CFA" w:rsidRPr="009C5E06" w:rsidRDefault="00E55CFA" w:rsidP="00240B33">
            <w:pPr>
              <w:spacing w:line="480" w:lineRule="auto"/>
              <w:rPr>
                <w:rFonts w:ascii="HarmonyOS Sans SC Medium" w:eastAsia="HarmonyOS Sans SC Medium" w:hAnsi="HarmonyOS Sans SC Medium" w:cs="Arial"/>
                <w:sz w:val="16"/>
                <w:szCs w:val="16"/>
                <w:lang w:val="en-US" w:eastAsia="zh-CN"/>
              </w:rPr>
            </w:pPr>
            <w:r w:rsidRPr="009C5E06">
              <w:rPr>
                <w:rFonts w:ascii="HarmonyOS Sans SC Medium" w:eastAsia="HarmonyOS Sans SC Medium" w:hAnsi="HarmonyOS Sans SC Medium" w:cs="Arial"/>
                <w:sz w:val="16"/>
                <w:szCs w:val="16"/>
                <w:lang w:val="en-US"/>
              </w:rPr>
              <w:t>•</w:t>
            </w:r>
            <w:r w:rsidR="001F25E3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val="en-US"/>
              </w:rPr>
              <w:t>实时监控电机输出转矩和电机电流</w:t>
            </w:r>
          </w:p>
          <w:p w14:paraId="00557E37" w14:textId="77777777" w:rsidR="00E55CFA" w:rsidRPr="009C5E06" w:rsidRDefault="00E55CFA" w:rsidP="00240B33">
            <w:pPr>
              <w:spacing w:line="480" w:lineRule="auto"/>
              <w:rPr>
                <w:rFonts w:ascii="HarmonyOS Sans SC Medium" w:eastAsia="HarmonyOS Sans SC Medium" w:hAnsi="HarmonyOS Sans SC Medium" w:cs="Arial"/>
                <w:sz w:val="16"/>
                <w:szCs w:val="16"/>
                <w:lang w:val="en-US" w:eastAsia="zh-CN"/>
              </w:rPr>
            </w:pPr>
            <w:r w:rsidRPr="009C5E06">
              <w:rPr>
                <w:rFonts w:ascii="HarmonyOS Sans SC Medium" w:eastAsia="HarmonyOS Sans SC Medium" w:hAnsi="HarmonyOS Sans SC Medium" w:cs="Arial"/>
                <w:sz w:val="16"/>
                <w:szCs w:val="16"/>
                <w:lang w:val="en-US"/>
              </w:rPr>
              <w:t>•</w:t>
            </w:r>
            <w:r w:rsidR="008114EC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val="en-US" w:eastAsia="zh-CN"/>
              </w:rPr>
              <w:t>内置</w:t>
            </w:r>
            <w:proofErr w:type="gramStart"/>
            <w:r w:rsidR="00940FC4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val="en-US" w:eastAsia="zh-CN"/>
              </w:rPr>
              <w:t>抱闸启停</w:t>
            </w:r>
            <w:proofErr w:type="gramEnd"/>
            <w:r w:rsidR="00940FC4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val="en-US" w:eastAsia="zh-CN"/>
              </w:rPr>
              <w:t>，自动防溜，转弯差速</w:t>
            </w:r>
            <w:r w:rsidR="008114EC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val="en-US" w:eastAsia="zh-CN"/>
              </w:rPr>
              <w:t>等安全功能</w:t>
            </w:r>
          </w:p>
          <w:p w14:paraId="6AD7C22B" w14:textId="77777777" w:rsidR="001F25E3" w:rsidRPr="009C5E06" w:rsidRDefault="00E55CFA" w:rsidP="00240B33">
            <w:pPr>
              <w:spacing w:line="480" w:lineRule="auto"/>
              <w:rPr>
                <w:rFonts w:ascii="HarmonyOS Sans SC Medium" w:eastAsia="HarmonyOS Sans SC Medium" w:hAnsi="HarmonyOS Sans SC Medium" w:cs="Arial"/>
                <w:sz w:val="16"/>
                <w:szCs w:val="16"/>
                <w:lang w:val="en-US"/>
              </w:rPr>
            </w:pPr>
            <w:r w:rsidRPr="009C5E06">
              <w:rPr>
                <w:rFonts w:ascii="HarmonyOS Sans SC Medium" w:eastAsia="HarmonyOS Sans SC Medium" w:hAnsi="HarmonyOS Sans SC Medium" w:cs="Arial"/>
                <w:sz w:val="16"/>
                <w:szCs w:val="16"/>
                <w:lang w:val="en-US"/>
              </w:rPr>
              <w:t>•</w:t>
            </w:r>
            <w:r w:rsidR="001F25E3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val="en-US" w:eastAsia="zh-CN"/>
              </w:rPr>
              <w:t>定制化的CAN总线技术，可以兼容多种仪表和第三方CAN总线设备</w:t>
            </w:r>
          </w:p>
          <w:p w14:paraId="3E452D90" w14:textId="218743E0" w:rsidR="00F0062F" w:rsidRPr="009C5E06" w:rsidRDefault="00E55CFA" w:rsidP="009C5E06">
            <w:pPr>
              <w:spacing w:line="480" w:lineRule="auto"/>
              <w:rPr>
                <w:rFonts w:ascii="HarmonyOS Sans SC Medium" w:eastAsia="HarmonyOS Sans SC Medium" w:hAnsi="HarmonyOS Sans SC Medium" w:cs="Arial"/>
                <w:sz w:val="16"/>
                <w:szCs w:val="16"/>
                <w:lang w:val="en-US" w:eastAsia="zh-CN"/>
              </w:rPr>
            </w:pPr>
            <w:r w:rsidRPr="009C5E06">
              <w:rPr>
                <w:rFonts w:ascii="HarmonyOS Sans SC Medium" w:eastAsia="HarmonyOS Sans SC Medium" w:hAnsi="HarmonyOS Sans SC Medium" w:cs="Arial"/>
                <w:sz w:val="16"/>
                <w:szCs w:val="16"/>
                <w:lang w:val="en-US"/>
              </w:rPr>
              <w:t>•</w:t>
            </w:r>
            <w:r w:rsidR="00F05618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val="en-US" w:eastAsia="zh-CN"/>
              </w:rPr>
              <w:t>可靠的硬件设计，</w:t>
            </w:r>
            <w:r w:rsidR="008114EC" w:rsidRPr="009C5E06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val="en-US" w:eastAsia="zh-CN"/>
              </w:rPr>
              <w:t>安全失效功率器件保护，电池电极反接保护，驱动控制器欠压、过压、过流、过温及过载保护</w:t>
            </w:r>
          </w:p>
          <w:p w14:paraId="7EF1CCFE" w14:textId="77777777" w:rsidR="006141DB" w:rsidRPr="009C5E06" w:rsidRDefault="006141DB" w:rsidP="00660033">
            <w:pPr>
              <w:spacing w:after="240"/>
              <w:ind w:right="-8"/>
              <w:rPr>
                <w:rFonts w:ascii="HarmonyOS Sans SC Medium" w:eastAsia="HarmonyOS Sans SC Medium" w:hAnsi="HarmonyOS Sans SC Medium" w:cs="Arial"/>
                <w:b/>
                <w:color w:val="004990"/>
                <w:sz w:val="32"/>
                <w:szCs w:val="32"/>
                <w:lang w:val="en-US" w:eastAsia="zh-CN"/>
              </w:rPr>
            </w:pPr>
            <w:r w:rsidRPr="009C5E06">
              <w:rPr>
                <w:rFonts w:ascii="HarmonyOS Sans SC Medium" w:eastAsia="HarmonyOS Sans SC Medium" w:hAnsi="HarmonyOS Sans SC Medium" w:cs="Arial"/>
                <w:b/>
                <w:color w:val="004990"/>
                <w:sz w:val="32"/>
                <w:szCs w:val="32"/>
                <w:lang w:val="en-US" w:eastAsia="zh-CN"/>
              </w:rPr>
              <w:t>订货代码</w:t>
            </w:r>
          </w:p>
          <w:p w14:paraId="1D522AC1" w14:textId="2AD50468" w:rsidR="006141DB" w:rsidRPr="009C5E06" w:rsidRDefault="00AE5240" w:rsidP="00C64DEF">
            <w:pPr>
              <w:ind w:right="-8"/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</w:pPr>
            <w:r w:rsidRPr="009C5E06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电机驱动器，</w:t>
            </w:r>
            <w:r w:rsidR="00940FC4" w:rsidRPr="009C5E06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MCA</w:t>
            </w:r>
            <w:r w:rsidR="009F2FFC"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>-</w:t>
            </w:r>
            <w:r w:rsidR="00BC0BFD" w:rsidRPr="009C5E06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80</w:t>
            </w:r>
            <w:r w:rsidR="00940FC4" w:rsidRPr="009C5E06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35</w:t>
            </w:r>
            <w:r w:rsidRPr="009C5E06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-</w:t>
            </w:r>
            <w:r w:rsidR="009F2FFC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AI</w:t>
            </w:r>
            <w:r w:rsidRPr="009C5E06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 xml:space="preserve"> </w:t>
            </w:r>
            <w:r w:rsidRPr="009C5E06"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>–</w:t>
            </w:r>
            <w:r w:rsidRPr="009C5E06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 xml:space="preserve"> 350A</w:t>
            </w:r>
          </w:p>
          <w:p w14:paraId="743EF8F7" w14:textId="29E38CB2" w:rsidR="00AE5240" w:rsidRPr="009C5E06" w:rsidRDefault="00AE5240" w:rsidP="00BC0BFD">
            <w:pPr>
              <w:ind w:right="-8"/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</w:pPr>
            <w:r w:rsidRPr="009C5E06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电机驱动器，MCA</w:t>
            </w:r>
            <w:r w:rsidR="009F2FFC"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>-</w:t>
            </w:r>
            <w:r w:rsidR="00BC0BFD" w:rsidRPr="009C5E06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80</w:t>
            </w:r>
            <w:r w:rsidRPr="009C5E06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45</w:t>
            </w:r>
            <w:r w:rsidR="009F2FFC" w:rsidRPr="009C5E06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-</w:t>
            </w:r>
            <w:r w:rsidR="009F2FFC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AI</w:t>
            </w:r>
            <w:r w:rsidRPr="009C5E06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 xml:space="preserve"> </w:t>
            </w:r>
            <w:r w:rsidRPr="009C5E06"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>–</w:t>
            </w:r>
            <w:r w:rsidRPr="009C5E06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 xml:space="preserve"> 450A</w:t>
            </w:r>
          </w:p>
        </w:tc>
      </w:tr>
      <w:tr w:rsidR="006141DB" w:rsidRPr="009C5E06" w14:paraId="6B618AE1" w14:textId="77777777" w:rsidTr="00BB0D76">
        <w:trPr>
          <w:trHeight w:val="2554"/>
        </w:trPr>
        <w:tc>
          <w:tcPr>
            <w:tcW w:w="4931" w:type="dxa"/>
          </w:tcPr>
          <w:p w14:paraId="303A3578" w14:textId="77777777" w:rsidR="00F15619" w:rsidRPr="009C5E06" w:rsidRDefault="00C00CCE" w:rsidP="00403069">
            <w:pPr>
              <w:ind w:right="-6"/>
              <w:jc w:val="center"/>
              <w:rPr>
                <w:rFonts w:ascii="HarmonyOS Sans SC Medium" w:eastAsia="HarmonyOS Sans SC Medium" w:hAnsi="HarmonyOS Sans SC Medium" w:cs="Arial"/>
                <w:sz w:val="20"/>
                <w:szCs w:val="20"/>
                <w:lang w:eastAsia="zh-CN"/>
              </w:rPr>
            </w:pPr>
            <w:r w:rsidRPr="009C5E06">
              <w:rPr>
                <w:rFonts w:ascii="HarmonyOS Sans SC Medium" w:eastAsia="HarmonyOS Sans SC Medium" w:hAnsi="HarmonyOS Sans SC Medium" w:cs="Arial"/>
                <w:noProof/>
                <w:sz w:val="20"/>
                <w:szCs w:val="20"/>
                <w:lang w:eastAsia="zh-CN"/>
              </w:rPr>
              <w:drawing>
                <wp:inline distT="0" distB="0" distL="0" distR="0" wp14:anchorId="6BADAEB5" wp14:editId="0114378A">
                  <wp:extent cx="1486894" cy="1550505"/>
                  <wp:effectExtent l="0" t="0" r="0" b="0"/>
                  <wp:docPr id="9" name="图片 1" descr="L6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8" descr="L636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9241" cy="1552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8" w:type="dxa"/>
            <w:vMerge/>
          </w:tcPr>
          <w:p w14:paraId="44221A8E" w14:textId="77777777" w:rsidR="006141DB" w:rsidRPr="009C5E06" w:rsidRDefault="006141DB" w:rsidP="008551F1">
            <w:pPr>
              <w:ind w:right="-8"/>
              <w:rPr>
                <w:rFonts w:ascii="HarmonyOS Sans SC Medium" w:eastAsia="HarmonyOS Sans SC Medium" w:hAnsi="HarmonyOS Sans SC Medium" w:cs="Arial"/>
                <w:sz w:val="20"/>
                <w:szCs w:val="20"/>
                <w:lang w:val="en-US"/>
              </w:rPr>
            </w:pPr>
          </w:p>
        </w:tc>
      </w:tr>
    </w:tbl>
    <w:p w14:paraId="1819DD04" w14:textId="77777777" w:rsidR="00D21ED6" w:rsidRPr="009C5E06" w:rsidRDefault="00E84771" w:rsidP="00B01CD4">
      <w:pPr>
        <w:spacing w:after="240"/>
        <w:ind w:right="-8"/>
        <w:rPr>
          <w:rFonts w:ascii="HarmonyOS Sans SC Medium" w:eastAsia="HarmonyOS Sans SC Medium" w:hAnsi="HarmonyOS Sans SC Medium" w:cs="Arial"/>
          <w:b/>
          <w:color w:val="004990"/>
          <w:sz w:val="32"/>
          <w:szCs w:val="32"/>
          <w:lang w:val="en-US" w:eastAsia="zh-CN"/>
        </w:rPr>
      </w:pPr>
      <w:r w:rsidRPr="009C5E06">
        <w:rPr>
          <w:rFonts w:ascii="HarmonyOS Sans SC Medium" w:eastAsia="HarmonyOS Sans SC Medium" w:hAnsi="HarmonyOS Sans SC Medium" w:cs="Arial" w:hint="eastAsia"/>
          <w:b/>
          <w:color w:val="004990"/>
          <w:sz w:val="32"/>
          <w:szCs w:val="32"/>
          <w:lang w:val="en-US" w:eastAsia="zh-CN"/>
        </w:rPr>
        <w:t>技术规格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78"/>
        <w:gridCol w:w="4011"/>
        <w:gridCol w:w="4011"/>
      </w:tblGrid>
      <w:tr w:rsidR="00AE5240" w:rsidRPr="009C5E06" w14:paraId="1281B195" w14:textId="77777777" w:rsidTr="00AE5240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33409EEC" w14:textId="77777777" w:rsidR="00AE5240" w:rsidRPr="009C5E06" w:rsidRDefault="00AE5240" w:rsidP="008E7084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产品系列</w:t>
            </w:r>
          </w:p>
        </w:tc>
        <w:tc>
          <w:tcPr>
            <w:tcW w:w="202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511D8D9D" w14:textId="77777777" w:rsidR="00AE5240" w:rsidRPr="009C5E06" w:rsidRDefault="00AE5240" w:rsidP="00BC0BFD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MCA-</w:t>
            </w:r>
            <w:r w:rsidR="00BC0BFD"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80</w:t>
            </w:r>
            <w:r w:rsidR="00F865FC"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202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</w:tcPr>
          <w:p w14:paraId="75CE9D9E" w14:textId="77777777" w:rsidR="00AE5240" w:rsidRPr="009C5E06" w:rsidRDefault="00F865FC" w:rsidP="00BC0BFD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MCA-</w:t>
            </w:r>
            <w:r w:rsidR="00BC0BFD"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80</w:t>
            </w: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45</w:t>
            </w:r>
          </w:p>
        </w:tc>
      </w:tr>
      <w:tr w:rsidR="00AE5240" w:rsidRPr="009C5E06" w14:paraId="65531F05" w14:textId="77777777" w:rsidTr="00AE5240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14866C49" w14:textId="77777777" w:rsidR="00AE5240" w:rsidRPr="009C5E06" w:rsidRDefault="00AE5240" w:rsidP="008E7084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额定电压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4E71E" w14:textId="77777777" w:rsidR="00AE5240" w:rsidRPr="009C5E06" w:rsidRDefault="00BC0BFD" w:rsidP="008E7084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80</w:t>
            </w:r>
            <w:r w:rsidR="00AE5240"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V DC</w:t>
            </w:r>
          </w:p>
        </w:tc>
      </w:tr>
      <w:tr w:rsidR="00AE5240" w:rsidRPr="009C5E06" w14:paraId="3E6EB2F0" w14:textId="77777777" w:rsidTr="00AE5240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40D9FAB4" w14:textId="77777777" w:rsidR="00AE5240" w:rsidRPr="009C5E06" w:rsidRDefault="00AE5240" w:rsidP="008E7084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工作电压范围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  <w:hideMark/>
          </w:tcPr>
          <w:p w14:paraId="057396D9" w14:textId="77777777" w:rsidR="00AE5240" w:rsidRPr="009C5E06" w:rsidRDefault="00BC0BFD" w:rsidP="00F865FC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56</w:t>
            </w:r>
            <w:r w:rsidR="00AE5240"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V~</w:t>
            </w: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96</w:t>
            </w:r>
            <w:r w:rsidR="00AE5240"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</w:tr>
      <w:tr w:rsidR="005370AF" w:rsidRPr="009C5E06" w14:paraId="532B1297" w14:textId="77777777" w:rsidTr="005E2625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37D36C31" w14:textId="77777777" w:rsidR="005370AF" w:rsidRPr="009C5E06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输出电流（2min）</w:t>
            </w:r>
          </w:p>
        </w:tc>
        <w:tc>
          <w:tcPr>
            <w:tcW w:w="2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A66D2" w14:textId="77777777" w:rsidR="005370AF" w:rsidRPr="009C5E06" w:rsidRDefault="00BC0BFD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12</w:t>
            </w:r>
            <w:r w:rsidR="005370AF"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5A</w:t>
            </w:r>
          </w:p>
        </w:tc>
        <w:tc>
          <w:tcPr>
            <w:tcW w:w="20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76A04" w14:textId="77777777" w:rsidR="005370AF" w:rsidRPr="009C5E06" w:rsidRDefault="005370AF" w:rsidP="005370AF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150A</w:t>
            </w:r>
          </w:p>
        </w:tc>
      </w:tr>
      <w:tr w:rsidR="005370AF" w:rsidRPr="009C5E06" w14:paraId="4C394F9C" w14:textId="77777777" w:rsidTr="005E2625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3674FD81" w14:textId="77777777" w:rsidR="005370AF" w:rsidRPr="009C5E06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输出电流（60 min）</w:t>
            </w:r>
          </w:p>
        </w:tc>
        <w:tc>
          <w:tcPr>
            <w:tcW w:w="2026" w:type="pct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vAlign w:val="center"/>
            <w:hideMark/>
          </w:tcPr>
          <w:p w14:paraId="412DFEC0" w14:textId="77777777" w:rsidR="005370AF" w:rsidRPr="009C5E06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350A</w:t>
            </w:r>
          </w:p>
        </w:tc>
        <w:tc>
          <w:tcPr>
            <w:tcW w:w="2026" w:type="pct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vAlign w:val="center"/>
          </w:tcPr>
          <w:p w14:paraId="1C92F121" w14:textId="77777777" w:rsidR="005370AF" w:rsidRPr="009C5E06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450A</w:t>
            </w:r>
          </w:p>
        </w:tc>
      </w:tr>
      <w:tr w:rsidR="005370AF" w:rsidRPr="009C5E06" w14:paraId="31C30ECD" w14:textId="77777777" w:rsidTr="005370AF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4DAFFE98" w14:textId="77777777" w:rsidR="005370AF" w:rsidRPr="009C5E06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电机控制方式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EEC6" w14:textId="77777777" w:rsidR="005370AF" w:rsidRPr="009C5E06" w:rsidRDefault="005370AF" w:rsidP="008E7084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闭环适量，IF模式，VF模式,</w:t>
            </w:r>
          </w:p>
        </w:tc>
      </w:tr>
      <w:tr w:rsidR="005370AF" w:rsidRPr="009C5E06" w14:paraId="170B0BD8" w14:textId="77777777" w:rsidTr="00F865FC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231BA577" w14:textId="77777777" w:rsidR="005370AF" w:rsidRPr="009C5E06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启动电压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  <w:hideMark/>
          </w:tcPr>
          <w:p w14:paraId="76A79BA5" w14:textId="77777777" w:rsidR="005370AF" w:rsidRPr="009C5E06" w:rsidRDefault="00813643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48V</w:t>
            </w:r>
          </w:p>
        </w:tc>
      </w:tr>
      <w:tr w:rsidR="005370AF" w:rsidRPr="009C5E06" w14:paraId="130A0284" w14:textId="77777777" w:rsidTr="00F865FC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1DD21D89" w14:textId="77777777" w:rsidR="005370AF" w:rsidRPr="009C5E06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控制器最大输出频率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3CFDD" w14:textId="77777777" w:rsidR="005370AF" w:rsidRPr="009C5E06" w:rsidRDefault="00550077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3</w:t>
            </w:r>
            <w:r w:rsidR="005370AF"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00Hz</w:t>
            </w:r>
          </w:p>
        </w:tc>
      </w:tr>
      <w:tr w:rsidR="005370AF" w:rsidRPr="009C5E06" w14:paraId="36DF4554" w14:textId="77777777" w:rsidTr="00F865FC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020F4265" w14:textId="77777777" w:rsidR="005370AF" w:rsidRPr="009C5E06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PWM频率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  <w:hideMark/>
          </w:tcPr>
          <w:p w14:paraId="1E72D843" w14:textId="77777777" w:rsidR="005370AF" w:rsidRPr="009C5E06" w:rsidRDefault="00550077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16</w:t>
            </w:r>
            <w:r w:rsidR="005370AF"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KHz</w:t>
            </w:r>
          </w:p>
        </w:tc>
      </w:tr>
      <w:tr w:rsidR="005370AF" w:rsidRPr="009C5E06" w14:paraId="5AFD6716" w14:textId="77777777" w:rsidTr="00F865FC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2E7380D5" w14:textId="77777777" w:rsidR="005370AF" w:rsidRPr="009C5E06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通讯方式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32A3" w14:textId="77777777" w:rsidR="005370AF" w:rsidRPr="009C5E06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高速CAN通讯</w:t>
            </w:r>
          </w:p>
        </w:tc>
      </w:tr>
      <w:tr w:rsidR="005370AF" w:rsidRPr="009C5E06" w14:paraId="3D57B5E8" w14:textId="77777777" w:rsidTr="00F865FC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4668A8F5" w14:textId="77777777" w:rsidR="005370AF" w:rsidRPr="009C5E06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超温保护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  <w:hideMark/>
          </w:tcPr>
          <w:p w14:paraId="3826A369" w14:textId="77777777" w:rsidR="005370AF" w:rsidRPr="009C5E06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75℃预报警，95℃切断</w:t>
            </w:r>
          </w:p>
        </w:tc>
      </w:tr>
      <w:tr w:rsidR="005370AF" w:rsidRPr="009C5E06" w14:paraId="6CEC9E11" w14:textId="77777777" w:rsidTr="00F865FC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68EA590D" w14:textId="77777777" w:rsidR="005370AF" w:rsidRPr="009C5E06" w:rsidRDefault="009A046E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效率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246A" w14:textId="77777777" w:rsidR="005370AF" w:rsidRPr="009C5E06" w:rsidRDefault="009A046E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≥94%</w:t>
            </w:r>
          </w:p>
        </w:tc>
      </w:tr>
      <w:tr w:rsidR="009D12DF" w:rsidRPr="009C5E06" w14:paraId="3BA5293D" w14:textId="77777777" w:rsidTr="00F865FC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4C78EEC8" w14:textId="77777777" w:rsidR="009D12DF" w:rsidRPr="009C5E06" w:rsidRDefault="009D12D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防护等级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  <w:hideMark/>
          </w:tcPr>
          <w:p w14:paraId="566D56BB" w14:textId="77777777" w:rsidR="009D12DF" w:rsidRPr="009C5E06" w:rsidRDefault="009D12D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IP65</w:t>
            </w:r>
          </w:p>
        </w:tc>
      </w:tr>
      <w:tr w:rsidR="009D12DF" w:rsidRPr="009C5E06" w14:paraId="4A776F7E" w14:textId="77777777" w:rsidTr="00F865FC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4A2BD2D0" w14:textId="77777777" w:rsidR="009D12DF" w:rsidRPr="009C5E06" w:rsidRDefault="009D12D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冷却方式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3649C" w14:textId="77777777" w:rsidR="009D12DF" w:rsidRPr="009C5E06" w:rsidRDefault="009D12D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自然冷却</w:t>
            </w:r>
          </w:p>
        </w:tc>
      </w:tr>
      <w:tr w:rsidR="009D12DF" w:rsidRPr="009C5E06" w14:paraId="7668A836" w14:textId="77777777" w:rsidTr="00F865FC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62FCFECD" w14:textId="77777777" w:rsidR="009D12DF" w:rsidRPr="009C5E06" w:rsidRDefault="009D12D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工作</w:t>
            </w:r>
            <w:r w:rsidR="009E032A"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环境</w:t>
            </w: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温度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  <w:hideMark/>
          </w:tcPr>
          <w:p w14:paraId="1EC7E9FF" w14:textId="77777777" w:rsidR="009D12DF" w:rsidRPr="009C5E06" w:rsidRDefault="009D12DF" w:rsidP="009E032A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-30℃~</w:t>
            </w:r>
            <w:r w:rsidR="009E032A"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50℃（超过需降频使用）</w:t>
            </w:r>
          </w:p>
        </w:tc>
      </w:tr>
      <w:tr w:rsidR="009D12DF" w:rsidRPr="009C5E06" w14:paraId="77CD82F6" w14:textId="77777777" w:rsidTr="009D12DF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FFFFFF" w:themeFill="background1"/>
            <w:noWrap/>
            <w:vAlign w:val="center"/>
            <w:hideMark/>
          </w:tcPr>
          <w:p w14:paraId="280A11E2" w14:textId="77777777" w:rsidR="009D12DF" w:rsidRPr="009C5E06" w:rsidRDefault="009D12D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尺寸规格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55CE518" w14:textId="77777777" w:rsidR="009D12DF" w:rsidRPr="009C5E06" w:rsidRDefault="009E032A" w:rsidP="009E032A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222</w:t>
            </w:r>
            <w:r w:rsidR="009D12DF"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mm×1</w:t>
            </w: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5</w:t>
            </w:r>
            <w:r w:rsidR="009D12DF"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0mm×</w:t>
            </w:r>
            <w:r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92</w:t>
            </w:r>
            <w:r w:rsidR="009D12DF" w:rsidRPr="009C5E06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mm</w:t>
            </w:r>
          </w:p>
        </w:tc>
      </w:tr>
    </w:tbl>
    <w:p w14:paraId="22260EE1" w14:textId="77777777" w:rsidR="00D21ED6" w:rsidRPr="009C5E06" w:rsidRDefault="00D21ED6" w:rsidP="008551F1">
      <w:pPr>
        <w:ind w:right="-8"/>
        <w:rPr>
          <w:rFonts w:ascii="HarmonyOS Sans SC Medium" w:eastAsia="HarmonyOS Sans SC Medium" w:hAnsi="HarmonyOS Sans SC Medium" w:cs="Arial"/>
          <w:b/>
          <w:sz w:val="20"/>
          <w:szCs w:val="20"/>
        </w:rPr>
        <w:sectPr w:rsidR="00D21ED6" w:rsidRPr="009C5E06" w:rsidSect="00B01CD4">
          <w:headerReference w:type="default" r:id="rId9"/>
          <w:footerReference w:type="default" r:id="rId10"/>
          <w:footerReference w:type="first" r:id="rId11"/>
          <w:pgSz w:w="11900" w:h="16840"/>
          <w:pgMar w:top="2104" w:right="851" w:bottom="1977" w:left="1134" w:header="3" w:footer="585" w:gutter="0"/>
          <w:cols w:space="708"/>
          <w:titlePg/>
          <w:docGrid w:linePitch="360"/>
        </w:sectPr>
      </w:pPr>
    </w:p>
    <w:p w14:paraId="29159CCA" w14:textId="77777777" w:rsidR="00720127" w:rsidRPr="009C5E06" w:rsidRDefault="00861B0B" w:rsidP="00861B0B">
      <w:pPr>
        <w:spacing w:after="240"/>
        <w:ind w:right="-8"/>
        <w:rPr>
          <w:rFonts w:ascii="HarmonyOS Sans SC Medium" w:eastAsia="HarmonyOS Sans SC Medium" w:hAnsi="HarmonyOS Sans SC Medium" w:cs="Arial"/>
          <w:b/>
          <w:color w:val="004990"/>
          <w:sz w:val="32"/>
          <w:szCs w:val="32"/>
          <w:lang w:val="en-US" w:eastAsia="zh-CN"/>
        </w:rPr>
      </w:pPr>
      <w:r w:rsidRPr="009C5E06">
        <w:rPr>
          <w:rFonts w:ascii="HarmonyOS Sans SC Medium" w:eastAsia="HarmonyOS Sans SC Medium" w:hAnsi="HarmonyOS Sans SC Medium" w:cs="Arial" w:hint="eastAsia"/>
          <w:b/>
          <w:color w:val="004990"/>
          <w:sz w:val="32"/>
          <w:szCs w:val="32"/>
          <w:lang w:val="en-US" w:eastAsia="zh-CN"/>
        </w:rPr>
        <w:lastRenderedPageBreak/>
        <w:t>产品尺寸</w:t>
      </w:r>
    </w:p>
    <w:p w14:paraId="3D2CBD10" w14:textId="7C678531" w:rsidR="00861B0B" w:rsidRPr="009C5E06" w:rsidRDefault="00221395" w:rsidP="00467062">
      <w:pPr>
        <w:spacing w:after="240"/>
        <w:ind w:right="-8"/>
        <w:rPr>
          <w:rFonts w:ascii="HarmonyOS Sans SC Medium" w:eastAsia="HarmonyOS Sans SC Medium" w:hAnsi="HarmonyOS Sans SC Medium" w:cs="Arial"/>
          <w:sz w:val="18"/>
          <w:szCs w:val="18"/>
          <w:lang w:eastAsia="zh-CN"/>
        </w:rPr>
      </w:pPr>
      <w:r w:rsidRPr="009C5E06">
        <w:rPr>
          <w:rFonts w:ascii="HarmonyOS Sans SC Medium" w:eastAsia="HarmonyOS Sans SC Medium" w:hAnsi="HarmonyOS Sans SC Medium" w:cs="Arial" w:hint="eastAsia"/>
          <w:b/>
          <w:noProof/>
          <w:color w:val="004990"/>
          <w:sz w:val="32"/>
          <w:szCs w:val="32"/>
          <w:lang w:val="en-US" w:eastAsia="zh-CN"/>
        </w:rPr>
        <w:drawing>
          <wp:anchor distT="0" distB="0" distL="114300" distR="114300" simplePos="0" relativeHeight="251674624" behindDoc="0" locked="0" layoutInCell="1" allowOverlap="1" wp14:anchorId="46E8947E" wp14:editId="393662D4">
            <wp:simplePos x="0" y="0"/>
            <wp:positionH relativeFrom="column">
              <wp:posOffset>3344367</wp:posOffset>
            </wp:positionH>
            <wp:positionV relativeFrom="paragraph">
              <wp:posOffset>4724172</wp:posOffset>
            </wp:positionV>
            <wp:extent cx="2854877" cy="2297927"/>
            <wp:effectExtent l="19050" t="0" r="2623" b="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877" cy="2297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7062" w:rsidRPr="009C5E06">
        <w:rPr>
          <w:rFonts w:ascii="HarmonyOS Sans SC Medium" w:eastAsia="HarmonyOS Sans SC Medium" w:hAnsi="HarmonyOS Sans SC Medium" w:cs="Arial"/>
          <w:noProof/>
          <w:sz w:val="18"/>
          <w:szCs w:val="18"/>
          <w:lang w:val="en-US" w:eastAsia="zh-CN"/>
        </w:rPr>
        <w:drawing>
          <wp:inline distT="0" distB="0" distL="0" distR="0" wp14:anchorId="7FA35E41" wp14:editId="3963DB80">
            <wp:extent cx="5635648" cy="4874150"/>
            <wp:effectExtent l="19050" t="0" r="3152" b="0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364" cy="4879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5DD3D1" w14:textId="37CE322C" w:rsidR="0027173D" w:rsidRPr="009C5E06" w:rsidRDefault="00861B0B" w:rsidP="00861B0B">
      <w:pPr>
        <w:spacing w:after="240"/>
        <w:ind w:right="-8"/>
        <w:rPr>
          <w:rFonts w:ascii="HarmonyOS Sans SC Medium" w:eastAsia="HarmonyOS Sans SC Medium" w:hAnsi="HarmonyOS Sans SC Medium" w:cs="Arial"/>
          <w:b/>
          <w:color w:val="004990"/>
          <w:sz w:val="32"/>
          <w:szCs w:val="32"/>
          <w:lang w:val="en-US" w:eastAsia="zh-CN"/>
        </w:rPr>
      </w:pPr>
      <w:r w:rsidRPr="009C5E06">
        <w:rPr>
          <w:rFonts w:ascii="HarmonyOS Sans SC Medium" w:eastAsia="HarmonyOS Sans SC Medium" w:hAnsi="HarmonyOS Sans SC Medium" w:cs="Arial" w:hint="eastAsia"/>
          <w:b/>
          <w:color w:val="004990"/>
          <w:sz w:val="32"/>
          <w:szCs w:val="32"/>
          <w:lang w:val="en-US" w:eastAsia="zh-CN"/>
        </w:rPr>
        <w:t>接口定义</w:t>
      </w:r>
    </w:p>
    <w:tbl>
      <w:tblPr>
        <w:tblStyle w:val="4-11"/>
        <w:tblW w:w="0" w:type="auto"/>
        <w:tblLook w:val="04A0" w:firstRow="1" w:lastRow="0" w:firstColumn="1" w:lastColumn="0" w:noHBand="0" w:noVBand="1"/>
      </w:tblPr>
      <w:tblGrid>
        <w:gridCol w:w="1057"/>
        <w:gridCol w:w="3159"/>
      </w:tblGrid>
      <w:tr w:rsidR="0027173D" w:rsidRPr="009C5E06" w14:paraId="0E8B267F" w14:textId="77777777" w:rsidTr="00AF1B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4294044B" w14:textId="77777777" w:rsidR="00861B0B" w:rsidRPr="009C5E06" w:rsidRDefault="0027173D" w:rsidP="00AF1B03">
            <w:pPr>
              <w:jc w:val="center"/>
              <w:rPr>
                <w:rFonts w:ascii="HarmonyOS Sans SC Medium" w:eastAsia="HarmonyOS Sans SC Medium" w:hAnsi="HarmonyOS Sans SC Medium" w:cs="Arial"/>
                <w:sz w:val="21"/>
                <w:szCs w:val="21"/>
                <w:lang w:val="en-US" w:eastAsia="zh-CN"/>
              </w:rPr>
            </w:pPr>
            <w:r w:rsidRPr="009C5E06">
              <w:rPr>
                <w:rFonts w:ascii="HarmonyOS Sans SC Medium" w:eastAsia="HarmonyOS Sans SC Medium" w:hAnsi="HarmonyOS Sans SC Medium" w:cs="Arial" w:hint="eastAsia"/>
                <w:sz w:val="21"/>
                <w:szCs w:val="21"/>
                <w:lang w:val="en-US" w:eastAsia="zh-CN"/>
              </w:rPr>
              <w:t>端子名称</w:t>
            </w:r>
          </w:p>
        </w:tc>
        <w:tc>
          <w:tcPr>
            <w:tcW w:w="3159" w:type="dxa"/>
            <w:vAlign w:val="center"/>
            <w:hideMark/>
          </w:tcPr>
          <w:p w14:paraId="43758564" w14:textId="77777777" w:rsidR="00861B0B" w:rsidRPr="009C5E06" w:rsidRDefault="0027173D" w:rsidP="00AF1B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armonyOS Sans SC Medium" w:eastAsia="HarmonyOS Sans SC Medium" w:hAnsi="HarmonyOS Sans SC Medium" w:cs="Arial"/>
                <w:sz w:val="21"/>
                <w:szCs w:val="21"/>
                <w:lang w:val="en-US" w:eastAsia="zh-CN"/>
              </w:rPr>
            </w:pPr>
            <w:r w:rsidRPr="009C5E06">
              <w:rPr>
                <w:rFonts w:ascii="HarmonyOS Sans SC Medium" w:eastAsia="HarmonyOS Sans SC Medium" w:hAnsi="HarmonyOS Sans SC Medium" w:cs="Arial" w:hint="eastAsia"/>
                <w:sz w:val="21"/>
                <w:szCs w:val="21"/>
                <w:lang w:val="en-US" w:eastAsia="zh-CN"/>
              </w:rPr>
              <w:t>功能说明</w:t>
            </w:r>
          </w:p>
        </w:tc>
      </w:tr>
      <w:tr w:rsidR="00861B0B" w:rsidRPr="009C5E06" w14:paraId="0440C59E" w14:textId="77777777" w:rsidTr="00AF1B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B508F76" w14:textId="77777777" w:rsidR="00861B0B" w:rsidRPr="009C5E06" w:rsidRDefault="0027173D" w:rsidP="00AF1B03">
            <w:pPr>
              <w:jc w:val="center"/>
              <w:rPr>
                <w:rFonts w:ascii="HarmonyOS Sans SC Medium" w:eastAsia="HarmonyOS Sans SC Medium" w:hAnsi="HarmonyOS Sans SC Medium" w:cs="Arial"/>
                <w:sz w:val="18"/>
                <w:lang w:val="en-US" w:eastAsia="zh-CN"/>
              </w:rPr>
            </w:pPr>
            <w:r w:rsidRPr="009C5E06">
              <w:rPr>
                <w:rFonts w:ascii="HarmonyOS Sans SC Medium" w:eastAsia="HarmonyOS Sans SC Medium" w:hAnsi="HarmonyOS Sans SC Medium" w:cs="Arial" w:hint="eastAsia"/>
                <w:sz w:val="18"/>
                <w:lang w:val="en-US" w:eastAsia="zh-CN"/>
              </w:rPr>
              <w:t>B</w:t>
            </w:r>
            <w:r w:rsidRPr="009C5E06">
              <w:rPr>
                <w:rFonts w:ascii="HarmonyOS Sans SC Medium" w:eastAsia="HarmonyOS Sans SC Medium" w:hAnsi="HarmonyOS Sans SC Medium" w:cs="Arial"/>
                <w:sz w:val="18"/>
                <w:lang w:val="en-US" w:eastAsia="zh-CN"/>
              </w:rPr>
              <w:t>+</w:t>
            </w:r>
          </w:p>
        </w:tc>
        <w:tc>
          <w:tcPr>
            <w:tcW w:w="3159" w:type="dxa"/>
            <w:vAlign w:val="center"/>
          </w:tcPr>
          <w:p w14:paraId="2C9C539F" w14:textId="77777777" w:rsidR="00861B0B" w:rsidRPr="009C5E06" w:rsidRDefault="0027173D" w:rsidP="00AF1B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armonyOS Sans SC Medium" w:eastAsia="HarmonyOS Sans SC Medium" w:hAnsi="HarmonyOS Sans SC Medium" w:cs="Arial"/>
                <w:sz w:val="18"/>
                <w:lang w:val="en-US" w:eastAsia="zh-CN"/>
              </w:rPr>
            </w:pPr>
            <w:r w:rsidRPr="009C5E06">
              <w:rPr>
                <w:rFonts w:ascii="HarmonyOS Sans SC Medium" w:eastAsia="HarmonyOS Sans SC Medium" w:hAnsi="HarmonyOS Sans SC Medium" w:cs="Arial" w:hint="eastAsia"/>
                <w:sz w:val="18"/>
                <w:lang w:val="en-US" w:eastAsia="zh-CN"/>
              </w:rPr>
              <w:t>控制器正母线输入，连接电池正端</w:t>
            </w:r>
          </w:p>
        </w:tc>
      </w:tr>
      <w:tr w:rsidR="00861B0B" w:rsidRPr="009C5E06" w14:paraId="70D90A0D" w14:textId="77777777" w:rsidTr="00AF1B03">
        <w:trPr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3EA037B" w14:textId="77777777" w:rsidR="00861B0B" w:rsidRPr="009C5E06" w:rsidRDefault="0027173D" w:rsidP="00AF1B03">
            <w:pPr>
              <w:jc w:val="center"/>
              <w:rPr>
                <w:rFonts w:ascii="HarmonyOS Sans SC Medium" w:eastAsia="HarmonyOS Sans SC Medium" w:hAnsi="HarmonyOS Sans SC Medium" w:cs="Arial"/>
                <w:sz w:val="18"/>
                <w:lang w:val="en-US" w:eastAsia="zh-CN"/>
              </w:rPr>
            </w:pPr>
            <w:r w:rsidRPr="009C5E06">
              <w:rPr>
                <w:rFonts w:ascii="HarmonyOS Sans SC Medium" w:eastAsia="HarmonyOS Sans SC Medium" w:hAnsi="HarmonyOS Sans SC Medium" w:cs="Arial" w:hint="eastAsia"/>
                <w:sz w:val="18"/>
                <w:lang w:val="en-US" w:eastAsia="zh-CN"/>
              </w:rPr>
              <w:t>B</w:t>
            </w:r>
            <w:r w:rsidRPr="009C5E06">
              <w:rPr>
                <w:rFonts w:ascii="HarmonyOS Sans SC Medium" w:eastAsia="HarmonyOS Sans SC Medium" w:hAnsi="HarmonyOS Sans SC Medium" w:cs="Arial"/>
                <w:sz w:val="18"/>
                <w:lang w:val="en-US" w:eastAsia="zh-CN"/>
              </w:rPr>
              <w:t>-</w:t>
            </w:r>
          </w:p>
        </w:tc>
        <w:tc>
          <w:tcPr>
            <w:tcW w:w="3159" w:type="dxa"/>
            <w:vAlign w:val="center"/>
          </w:tcPr>
          <w:p w14:paraId="039471A9" w14:textId="77777777" w:rsidR="00861B0B" w:rsidRPr="009C5E06" w:rsidRDefault="0027173D" w:rsidP="00AF1B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armonyOS Sans SC Medium" w:eastAsia="HarmonyOS Sans SC Medium" w:hAnsi="HarmonyOS Sans SC Medium" w:cs="Arial"/>
                <w:sz w:val="18"/>
                <w:lang w:val="en-US" w:eastAsia="zh-CN"/>
              </w:rPr>
            </w:pPr>
            <w:r w:rsidRPr="009C5E06">
              <w:rPr>
                <w:rFonts w:ascii="HarmonyOS Sans SC Medium" w:eastAsia="HarmonyOS Sans SC Medium" w:hAnsi="HarmonyOS Sans SC Medium" w:cs="Arial" w:hint="eastAsia"/>
                <w:sz w:val="18"/>
                <w:lang w:val="en-US" w:eastAsia="zh-CN"/>
              </w:rPr>
              <w:t>控制器负母线输入，连接电池负端</w:t>
            </w:r>
          </w:p>
        </w:tc>
      </w:tr>
      <w:tr w:rsidR="00861B0B" w:rsidRPr="009C5E06" w14:paraId="46B3AC44" w14:textId="77777777" w:rsidTr="00AF1B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16394A0" w14:textId="77777777" w:rsidR="00861B0B" w:rsidRPr="009C5E06" w:rsidRDefault="0027173D" w:rsidP="00AF1B03">
            <w:pPr>
              <w:jc w:val="center"/>
              <w:rPr>
                <w:rFonts w:ascii="HarmonyOS Sans SC Medium" w:eastAsia="HarmonyOS Sans SC Medium" w:hAnsi="HarmonyOS Sans SC Medium" w:cs="Arial"/>
                <w:sz w:val="18"/>
                <w:lang w:val="en-US" w:eastAsia="zh-CN"/>
              </w:rPr>
            </w:pPr>
            <w:r w:rsidRPr="009C5E06">
              <w:rPr>
                <w:rFonts w:ascii="HarmonyOS Sans SC Medium" w:eastAsia="HarmonyOS Sans SC Medium" w:hAnsi="HarmonyOS Sans SC Medium" w:cs="Arial" w:hint="eastAsia"/>
                <w:sz w:val="18"/>
                <w:lang w:val="en-US" w:eastAsia="zh-CN"/>
              </w:rPr>
              <w:t>U</w:t>
            </w:r>
          </w:p>
        </w:tc>
        <w:tc>
          <w:tcPr>
            <w:tcW w:w="3159" w:type="dxa"/>
            <w:vAlign w:val="center"/>
          </w:tcPr>
          <w:p w14:paraId="74499A5C" w14:textId="77777777" w:rsidR="00861B0B" w:rsidRPr="009C5E06" w:rsidRDefault="0027173D" w:rsidP="00AF1B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armonyOS Sans SC Medium" w:eastAsia="HarmonyOS Sans SC Medium" w:hAnsi="HarmonyOS Sans SC Medium" w:cs="Arial"/>
                <w:sz w:val="18"/>
                <w:lang w:val="en-US" w:eastAsia="zh-CN"/>
              </w:rPr>
            </w:pPr>
            <w:r w:rsidRPr="009C5E06">
              <w:rPr>
                <w:rFonts w:ascii="HarmonyOS Sans SC Medium" w:eastAsia="HarmonyOS Sans SC Medium" w:hAnsi="HarmonyOS Sans SC Medium" w:cs="Arial" w:hint="eastAsia"/>
                <w:sz w:val="18"/>
                <w:lang w:val="en-US" w:eastAsia="zh-CN"/>
              </w:rPr>
              <w:t>电机U相输出</w:t>
            </w:r>
          </w:p>
        </w:tc>
      </w:tr>
      <w:tr w:rsidR="00861B0B" w:rsidRPr="009C5E06" w14:paraId="7F958016" w14:textId="77777777" w:rsidTr="00AF1B03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5E47575" w14:textId="77777777" w:rsidR="00861B0B" w:rsidRPr="009C5E06" w:rsidRDefault="0027173D" w:rsidP="00AF1B03">
            <w:pPr>
              <w:jc w:val="center"/>
              <w:rPr>
                <w:rFonts w:ascii="HarmonyOS Sans SC Medium" w:eastAsia="HarmonyOS Sans SC Medium" w:hAnsi="HarmonyOS Sans SC Medium" w:cs="Arial"/>
                <w:sz w:val="18"/>
                <w:lang w:val="en-US" w:eastAsia="zh-CN"/>
              </w:rPr>
            </w:pPr>
            <w:r w:rsidRPr="009C5E06">
              <w:rPr>
                <w:rFonts w:ascii="HarmonyOS Sans SC Medium" w:eastAsia="HarmonyOS Sans SC Medium" w:hAnsi="HarmonyOS Sans SC Medium" w:cs="Arial" w:hint="eastAsia"/>
                <w:sz w:val="18"/>
                <w:lang w:val="en-US" w:eastAsia="zh-CN"/>
              </w:rPr>
              <w:t>V</w:t>
            </w:r>
          </w:p>
        </w:tc>
        <w:tc>
          <w:tcPr>
            <w:tcW w:w="3159" w:type="dxa"/>
            <w:vAlign w:val="center"/>
          </w:tcPr>
          <w:p w14:paraId="587AF1A7" w14:textId="77777777" w:rsidR="00861B0B" w:rsidRPr="009C5E06" w:rsidRDefault="0027173D" w:rsidP="00AF1B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armonyOS Sans SC Medium" w:eastAsia="HarmonyOS Sans SC Medium" w:hAnsi="HarmonyOS Sans SC Medium" w:cs="Arial"/>
                <w:sz w:val="18"/>
                <w:lang w:val="en-US" w:eastAsia="zh-CN"/>
              </w:rPr>
            </w:pPr>
            <w:r w:rsidRPr="009C5E06">
              <w:rPr>
                <w:rFonts w:ascii="HarmonyOS Sans SC Medium" w:eastAsia="HarmonyOS Sans SC Medium" w:hAnsi="HarmonyOS Sans SC Medium" w:cs="Arial" w:hint="eastAsia"/>
                <w:sz w:val="18"/>
                <w:lang w:val="en-US" w:eastAsia="zh-CN"/>
              </w:rPr>
              <w:t>电机V相输出</w:t>
            </w:r>
          </w:p>
        </w:tc>
      </w:tr>
      <w:tr w:rsidR="00861B0B" w:rsidRPr="009C5E06" w14:paraId="1DBF612B" w14:textId="77777777" w:rsidTr="00AF1B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55FC5D4" w14:textId="77777777" w:rsidR="00861B0B" w:rsidRPr="009C5E06" w:rsidRDefault="0027173D" w:rsidP="00AF1B03">
            <w:pPr>
              <w:jc w:val="center"/>
              <w:rPr>
                <w:rFonts w:ascii="HarmonyOS Sans SC Medium" w:eastAsia="HarmonyOS Sans SC Medium" w:hAnsi="HarmonyOS Sans SC Medium" w:cs="Arial"/>
                <w:sz w:val="18"/>
                <w:lang w:val="en-US" w:eastAsia="zh-CN"/>
              </w:rPr>
            </w:pPr>
            <w:r w:rsidRPr="009C5E06">
              <w:rPr>
                <w:rFonts w:ascii="HarmonyOS Sans SC Medium" w:eastAsia="HarmonyOS Sans SC Medium" w:hAnsi="HarmonyOS Sans SC Medium" w:cs="Arial" w:hint="eastAsia"/>
                <w:sz w:val="18"/>
                <w:lang w:val="en-US" w:eastAsia="zh-CN"/>
              </w:rPr>
              <w:t>W</w:t>
            </w:r>
          </w:p>
        </w:tc>
        <w:tc>
          <w:tcPr>
            <w:tcW w:w="3159" w:type="dxa"/>
            <w:vAlign w:val="center"/>
          </w:tcPr>
          <w:p w14:paraId="663516FA" w14:textId="77777777" w:rsidR="00861B0B" w:rsidRPr="009C5E06" w:rsidRDefault="0027173D" w:rsidP="00AF1B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armonyOS Sans SC Medium" w:eastAsia="HarmonyOS Sans SC Medium" w:hAnsi="HarmonyOS Sans SC Medium" w:cs="Arial"/>
                <w:sz w:val="18"/>
                <w:lang w:val="en-US" w:eastAsia="zh-CN"/>
              </w:rPr>
            </w:pPr>
            <w:r w:rsidRPr="009C5E06">
              <w:rPr>
                <w:rFonts w:ascii="HarmonyOS Sans SC Medium" w:eastAsia="HarmonyOS Sans SC Medium" w:hAnsi="HarmonyOS Sans SC Medium" w:cs="Arial" w:hint="eastAsia"/>
                <w:sz w:val="18"/>
                <w:lang w:val="en-US" w:eastAsia="zh-CN"/>
              </w:rPr>
              <w:t>电机W相输出</w:t>
            </w:r>
          </w:p>
        </w:tc>
      </w:tr>
    </w:tbl>
    <w:p w14:paraId="51FF7B1F" w14:textId="3ACE9ED6" w:rsidR="00861B0B" w:rsidRPr="009C5E06" w:rsidRDefault="00221395" w:rsidP="0027173D">
      <w:pPr>
        <w:spacing w:after="240"/>
        <w:ind w:right="-8"/>
        <w:rPr>
          <w:rFonts w:ascii="HarmonyOS Sans SC Medium" w:eastAsia="HarmonyOS Sans SC Medium" w:hAnsi="HarmonyOS Sans SC Medium" w:cs="Arial"/>
          <w:sz w:val="18"/>
          <w:szCs w:val="18"/>
          <w:lang w:eastAsia="zh-CN"/>
        </w:rPr>
      </w:pPr>
      <w:r w:rsidRPr="009C5E06">
        <w:rPr>
          <w:rFonts w:ascii="HarmonyOS Sans SC Medium" w:eastAsia="HarmonyOS Sans SC Medium" w:hAnsi="HarmonyOS Sans SC Medium"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42554098" wp14:editId="6AFC8FAA">
                <wp:simplePos x="0" y="0"/>
                <wp:positionH relativeFrom="column">
                  <wp:posOffset>3714877</wp:posOffset>
                </wp:positionH>
                <wp:positionV relativeFrom="paragraph">
                  <wp:posOffset>95962</wp:posOffset>
                </wp:positionV>
                <wp:extent cx="2157095" cy="304165"/>
                <wp:effectExtent l="1905" t="4445" r="3175" b="5715"/>
                <wp:wrapSquare wrapText="bothSides"/>
                <wp:docPr id="3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7095" cy="3041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8F8F8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A1B3A7E" w14:textId="77777777" w:rsidR="0027173D" w:rsidRPr="009C5E06" w:rsidRDefault="009A046E" w:rsidP="0027173D">
                            <w:pPr>
                              <w:jc w:val="center"/>
                              <w:rPr>
                                <w:rFonts w:ascii="HarmonyOS Sans SC Medium" w:eastAsia="HarmonyOS Sans SC Medium" w:hAnsi="HarmonyOS Sans SC Medium"/>
                                <w:b/>
                                <w:sz w:val="21"/>
                                <w:lang w:eastAsia="zh-CN"/>
                              </w:rPr>
                            </w:pPr>
                            <w:r w:rsidRPr="009C5E06">
                              <w:rPr>
                                <w:rFonts w:ascii="HarmonyOS Sans SC Medium" w:eastAsia="HarmonyOS Sans SC Medium" w:hAnsi="HarmonyOS Sans SC Medium" w:hint="eastAsia"/>
                                <w:b/>
                                <w:sz w:val="21"/>
                                <w:lang w:eastAsia="zh-CN"/>
                              </w:rPr>
                              <w:t>35</w:t>
                            </w:r>
                            <w:r w:rsidR="0027173D" w:rsidRPr="009C5E06">
                              <w:rPr>
                                <w:rFonts w:ascii="HarmonyOS Sans SC Medium" w:eastAsia="HarmonyOS Sans SC Medium" w:hAnsi="HarmonyOS Sans SC Medium"/>
                                <w:b/>
                                <w:sz w:val="21"/>
                                <w:lang w:eastAsia="zh-CN"/>
                              </w:rPr>
                              <w:t>Pin控制</w:t>
                            </w:r>
                            <w:r w:rsidR="0027173D" w:rsidRPr="009C5E06">
                              <w:rPr>
                                <w:rFonts w:ascii="HarmonyOS Sans SC Medium" w:eastAsia="HarmonyOS Sans SC Medium" w:hAnsi="HarmonyOS Sans SC Medium" w:hint="eastAsia"/>
                                <w:b/>
                                <w:sz w:val="21"/>
                                <w:lang w:eastAsia="zh-CN"/>
                              </w:rPr>
                              <w:t>接口定义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2554098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292.5pt;margin-top:7.55pt;width:169.85pt;height:23.95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" filled="f" strokecolor="#f8f8f8">
                <v:textbox style="mso-fit-shape-to-text:t">
                  <w:txbxContent>
                    <w:p w14:paraId="5A1B3A7E" w14:textId="77777777" w:rsidR="0027173D" w:rsidRPr="009C5E06" w:rsidRDefault="009A046E" w:rsidP="0027173D">
                      <w:pPr>
                        <w:jc w:val="center"/>
                        <w:rPr>
                          <w:rFonts w:ascii="HarmonyOS Sans SC Medium" w:eastAsia="HarmonyOS Sans SC Medium" w:hAnsi="HarmonyOS Sans SC Medium"/>
                          <w:b/>
                          <w:sz w:val="21"/>
                          <w:lang w:eastAsia="zh-CN"/>
                        </w:rPr>
                      </w:pPr>
                      <w:r w:rsidRPr="009C5E06">
                        <w:rPr>
                          <w:rFonts w:ascii="HarmonyOS Sans SC Medium" w:eastAsia="HarmonyOS Sans SC Medium" w:hAnsi="HarmonyOS Sans SC Medium" w:hint="eastAsia"/>
                          <w:b/>
                          <w:sz w:val="21"/>
                          <w:lang w:eastAsia="zh-CN"/>
                        </w:rPr>
                        <w:t>35</w:t>
                      </w:r>
                      <w:r w:rsidR="0027173D" w:rsidRPr="009C5E06">
                        <w:rPr>
                          <w:rFonts w:ascii="HarmonyOS Sans SC Medium" w:eastAsia="HarmonyOS Sans SC Medium" w:hAnsi="HarmonyOS Sans SC Medium"/>
                          <w:b/>
                          <w:sz w:val="21"/>
                          <w:lang w:eastAsia="zh-CN"/>
                        </w:rPr>
                        <w:t>Pin控制</w:t>
                      </w:r>
                      <w:r w:rsidR="0027173D" w:rsidRPr="009C5E06">
                        <w:rPr>
                          <w:rFonts w:ascii="HarmonyOS Sans SC Medium" w:eastAsia="HarmonyOS Sans SC Medium" w:hAnsi="HarmonyOS Sans SC Medium" w:hint="eastAsia"/>
                          <w:b/>
                          <w:sz w:val="21"/>
                          <w:lang w:eastAsia="zh-CN"/>
                        </w:rPr>
                        <w:t>接口定义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C5E06">
        <w:rPr>
          <w:rFonts w:ascii="HarmonyOS Sans SC Medium" w:eastAsia="HarmonyOS Sans SC Medium" w:hAnsi="HarmonyOS Sans SC Medium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8A3E356" wp14:editId="696FEC53">
                <wp:simplePos x="0" y="0"/>
                <wp:positionH relativeFrom="column">
                  <wp:posOffset>293142</wp:posOffset>
                </wp:positionH>
                <wp:positionV relativeFrom="paragraph">
                  <wp:posOffset>96216</wp:posOffset>
                </wp:positionV>
                <wp:extent cx="2157095" cy="304165"/>
                <wp:effectExtent l="6350" t="4445" r="8255" b="5715"/>
                <wp:wrapSquare wrapText="bothSides"/>
                <wp:docPr id="1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7095" cy="3041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8F8F8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9392461" w14:textId="77777777" w:rsidR="0027173D" w:rsidRPr="009C5E06" w:rsidRDefault="0027173D" w:rsidP="0027173D">
                            <w:pPr>
                              <w:jc w:val="center"/>
                              <w:rPr>
                                <w:rFonts w:ascii="HarmonyOS Sans SC Medium" w:eastAsia="HarmonyOS Sans SC Medium" w:hAnsi="HarmonyOS Sans SC Medium"/>
                                <w:b/>
                                <w:sz w:val="21"/>
                                <w:lang w:eastAsia="zh-CN"/>
                              </w:rPr>
                            </w:pPr>
                            <w:r w:rsidRPr="009C5E06">
                              <w:rPr>
                                <w:rFonts w:ascii="HarmonyOS Sans SC Medium" w:eastAsia="HarmonyOS Sans SC Medium" w:hAnsi="HarmonyOS Sans SC Medium"/>
                                <w:b/>
                                <w:sz w:val="21"/>
                                <w:lang w:eastAsia="zh-CN"/>
                              </w:rPr>
                              <w:t>主</w:t>
                            </w:r>
                            <w:r w:rsidRPr="009C5E06">
                              <w:rPr>
                                <w:rFonts w:ascii="HarmonyOS Sans SC Medium" w:eastAsia="HarmonyOS Sans SC Medium" w:hAnsi="HarmonyOS Sans SC Medium" w:hint="eastAsia"/>
                                <w:b/>
                                <w:sz w:val="21"/>
                                <w:lang w:eastAsia="zh-CN"/>
                              </w:rPr>
                              <w:t>回路接口定义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A3E356" id="文本框 5" o:spid="_x0000_s1027" type="#_x0000_t202" style="position:absolute;margin-left:23.1pt;margin-top:7.6pt;width:169.85pt;height:23.95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" filled="f" strokecolor="#f8f8f8">
                <v:textbox style="mso-fit-shape-to-text:t">
                  <w:txbxContent>
                    <w:p w14:paraId="19392461" w14:textId="77777777" w:rsidR="0027173D" w:rsidRPr="009C5E06" w:rsidRDefault="0027173D" w:rsidP="0027173D">
                      <w:pPr>
                        <w:jc w:val="center"/>
                        <w:rPr>
                          <w:rFonts w:ascii="HarmonyOS Sans SC Medium" w:eastAsia="HarmonyOS Sans SC Medium" w:hAnsi="HarmonyOS Sans SC Medium"/>
                          <w:b/>
                          <w:sz w:val="21"/>
                          <w:lang w:eastAsia="zh-CN"/>
                        </w:rPr>
                      </w:pPr>
                      <w:r w:rsidRPr="009C5E06">
                        <w:rPr>
                          <w:rFonts w:ascii="HarmonyOS Sans SC Medium" w:eastAsia="HarmonyOS Sans SC Medium" w:hAnsi="HarmonyOS Sans SC Medium"/>
                          <w:b/>
                          <w:sz w:val="21"/>
                          <w:lang w:eastAsia="zh-CN"/>
                        </w:rPr>
                        <w:t>主</w:t>
                      </w:r>
                      <w:r w:rsidRPr="009C5E06">
                        <w:rPr>
                          <w:rFonts w:ascii="HarmonyOS Sans SC Medium" w:eastAsia="HarmonyOS Sans SC Medium" w:hAnsi="HarmonyOS Sans SC Medium" w:hint="eastAsia"/>
                          <w:b/>
                          <w:sz w:val="21"/>
                          <w:lang w:eastAsia="zh-CN"/>
                        </w:rPr>
                        <w:t>回路接口定义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1233F8F" w14:textId="5976BA1C" w:rsidR="00551D48" w:rsidRPr="009C5E06" w:rsidRDefault="00551D48" w:rsidP="0027173D">
      <w:pPr>
        <w:spacing w:after="240"/>
        <w:ind w:right="-8"/>
        <w:rPr>
          <w:rFonts w:ascii="HarmonyOS Sans SC Medium" w:eastAsia="HarmonyOS Sans SC Medium" w:hAnsi="HarmonyOS Sans SC Medium" w:cs="Arial"/>
          <w:sz w:val="18"/>
          <w:szCs w:val="18"/>
          <w:lang w:eastAsia="zh-CN"/>
        </w:rPr>
      </w:pPr>
    </w:p>
    <w:tbl>
      <w:tblPr>
        <w:tblW w:w="10491" w:type="dxa"/>
        <w:tblInd w:w="-318" w:type="dxa"/>
        <w:tblLook w:val="04A0" w:firstRow="1" w:lastRow="0" w:firstColumn="1" w:lastColumn="0" w:noHBand="0" w:noVBand="1"/>
      </w:tblPr>
      <w:tblGrid>
        <w:gridCol w:w="397"/>
        <w:gridCol w:w="1468"/>
        <w:gridCol w:w="2250"/>
        <w:gridCol w:w="2976"/>
        <w:gridCol w:w="3400"/>
      </w:tblGrid>
      <w:tr w:rsidR="009C5E06" w:rsidRPr="000D3AF8" w14:paraId="47E82B1A" w14:textId="77777777" w:rsidTr="00AC7832">
        <w:trPr>
          <w:trHeight w:val="300"/>
        </w:trPr>
        <w:tc>
          <w:tcPr>
            <w:tcW w:w="3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FFFFFF" w:themeColor="background1"/>
            </w:tcBorders>
            <w:shd w:val="clear" w:color="000000" w:fill="4F81BD"/>
            <w:vAlign w:val="center"/>
            <w:hideMark/>
          </w:tcPr>
          <w:p w14:paraId="002A90E8" w14:textId="77777777" w:rsidR="009C5E06" w:rsidRPr="00221395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 w:rsidRPr="00221395">
              <w:rPr>
                <w:rFonts w:ascii="HarmonyOS Sans SC Medium" w:eastAsia="HarmonyOS Sans SC Medium" w:hAnsi="HarmonyOS Sans SC Medium" w:cs="Arial" w:hint="eastAsia"/>
                <w:b/>
                <w:bCs/>
                <w:color w:val="FFFFFF"/>
                <w:sz w:val="18"/>
                <w:szCs w:val="18"/>
                <w:lang w:val="en-US" w:eastAsia="zh-CN"/>
              </w:rPr>
              <w:t>端口号</w:t>
            </w:r>
          </w:p>
        </w:tc>
        <w:tc>
          <w:tcPr>
            <w:tcW w:w="1469" w:type="dxa"/>
            <w:tcBorders>
              <w:top w:val="single" w:sz="8" w:space="0" w:color="4F81BD"/>
              <w:left w:val="single" w:sz="4" w:space="0" w:color="FFFFFF" w:themeColor="background1"/>
              <w:bottom w:val="single" w:sz="8" w:space="0" w:color="4F81BD"/>
              <w:right w:val="single" w:sz="4" w:space="0" w:color="FFFFFF" w:themeColor="background1"/>
            </w:tcBorders>
            <w:shd w:val="clear" w:color="000000" w:fill="4F81BD"/>
            <w:vAlign w:val="center"/>
            <w:hideMark/>
          </w:tcPr>
          <w:p w14:paraId="7C05D730" w14:textId="77777777" w:rsidR="009C5E06" w:rsidRPr="00221395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 w:rsidRPr="00221395">
              <w:rPr>
                <w:rFonts w:ascii="HarmonyOS Sans SC Medium" w:eastAsia="HarmonyOS Sans SC Medium" w:hAnsi="HarmonyOS Sans SC Medium" w:cs="Arial" w:hint="eastAsia"/>
                <w:b/>
                <w:bCs/>
                <w:color w:val="FFFFFF"/>
                <w:sz w:val="18"/>
                <w:szCs w:val="18"/>
                <w:lang w:val="en-US" w:eastAsia="zh-CN"/>
              </w:rPr>
              <w:t>端子名称</w:t>
            </w:r>
          </w:p>
        </w:tc>
        <w:tc>
          <w:tcPr>
            <w:tcW w:w="2251" w:type="dxa"/>
            <w:tcBorders>
              <w:top w:val="single" w:sz="8" w:space="0" w:color="4F81BD"/>
              <w:left w:val="single" w:sz="4" w:space="0" w:color="FFFFFF" w:themeColor="background1"/>
              <w:bottom w:val="single" w:sz="8" w:space="0" w:color="4F81BD"/>
              <w:right w:val="single" w:sz="4" w:space="0" w:color="FFFFFF" w:themeColor="background1"/>
            </w:tcBorders>
            <w:shd w:val="clear" w:color="000000" w:fill="4F81BD"/>
            <w:vAlign w:val="center"/>
            <w:hideMark/>
          </w:tcPr>
          <w:p w14:paraId="071D5483" w14:textId="77777777" w:rsidR="009C5E06" w:rsidRPr="00221395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 w:rsidRPr="00221395">
              <w:rPr>
                <w:rFonts w:ascii="HarmonyOS Sans SC Medium" w:eastAsia="HarmonyOS Sans SC Medium" w:hAnsi="HarmonyOS Sans SC Medium" w:cs="Arial" w:hint="eastAsia"/>
                <w:b/>
                <w:bCs/>
                <w:color w:val="FFFFFF"/>
                <w:sz w:val="18"/>
                <w:szCs w:val="18"/>
                <w:lang w:val="en-US" w:eastAsia="zh-CN"/>
              </w:rPr>
              <w:t>端子定义</w:t>
            </w:r>
          </w:p>
        </w:tc>
        <w:tc>
          <w:tcPr>
            <w:tcW w:w="2977" w:type="dxa"/>
            <w:tcBorders>
              <w:top w:val="single" w:sz="8" w:space="0" w:color="4F81BD"/>
              <w:left w:val="single" w:sz="4" w:space="0" w:color="FFFFFF" w:themeColor="background1"/>
              <w:bottom w:val="single" w:sz="8" w:space="0" w:color="4F81BD"/>
              <w:right w:val="single" w:sz="4" w:space="0" w:color="FFFFFF" w:themeColor="background1"/>
            </w:tcBorders>
            <w:shd w:val="clear" w:color="000000" w:fill="4F81BD"/>
            <w:vAlign w:val="center"/>
            <w:hideMark/>
          </w:tcPr>
          <w:p w14:paraId="0B3FE20F" w14:textId="77777777" w:rsidR="009C5E06" w:rsidRPr="00221395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 w:rsidRPr="00221395">
              <w:rPr>
                <w:rFonts w:ascii="HarmonyOS Sans SC Medium" w:eastAsia="HarmonyOS Sans SC Medium" w:hAnsi="HarmonyOS Sans SC Medium" w:cs="Arial" w:hint="eastAsia"/>
                <w:b/>
                <w:bCs/>
                <w:color w:val="FFFFFF"/>
                <w:sz w:val="18"/>
                <w:szCs w:val="18"/>
                <w:lang w:val="en-US" w:eastAsia="zh-CN"/>
              </w:rPr>
              <w:t>信号规格</w:t>
            </w:r>
          </w:p>
        </w:tc>
        <w:tc>
          <w:tcPr>
            <w:tcW w:w="3402" w:type="dxa"/>
            <w:tcBorders>
              <w:top w:val="single" w:sz="8" w:space="0" w:color="4F81BD"/>
              <w:left w:val="single" w:sz="4" w:space="0" w:color="FFFFFF" w:themeColor="background1"/>
              <w:bottom w:val="single" w:sz="8" w:space="0" w:color="4F81BD"/>
              <w:right w:val="nil"/>
            </w:tcBorders>
            <w:shd w:val="clear" w:color="000000" w:fill="4F81BD"/>
            <w:vAlign w:val="center"/>
            <w:hideMark/>
          </w:tcPr>
          <w:p w14:paraId="2CD02354" w14:textId="77777777" w:rsidR="009C5E06" w:rsidRPr="00221395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 w:rsidRPr="00221395">
              <w:rPr>
                <w:rFonts w:ascii="HarmonyOS Sans SC Medium" w:eastAsia="HarmonyOS Sans SC Medium" w:hAnsi="HarmonyOS Sans SC Medium" w:cs="Arial" w:hint="eastAsia"/>
                <w:b/>
                <w:bCs/>
                <w:color w:val="FFFFFF"/>
                <w:sz w:val="18"/>
                <w:szCs w:val="18"/>
                <w:lang w:val="en-US" w:eastAsia="zh-CN"/>
              </w:rPr>
              <w:t>功能说明</w:t>
            </w:r>
          </w:p>
        </w:tc>
      </w:tr>
      <w:tr w:rsidR="009C5E06" w:rsidRPr="000D3AF8" w14:paraId="51D037BA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30CA5944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DCF50DB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KSI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5DC283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钥匙开关输入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8FC1D71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0/48Vor80V,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高电平有效，最大电流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6B0249A5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为控制器和驱动线圈提供逻辑电源</w:t>
            </w:r>
          </w:p>
        </w:tc>
      </w:tr>
      <w:tr w:rsidR="009C5E06" w:rsidRPr="000D3AF8" w14:paraId="0F632FB8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BF6ACEB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1547EC1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PROP DRIVER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18F5B40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比例阀驱动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+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3AC7561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高功率输出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,18kHZ,2A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5A1FC205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电流控制类型的线圈，用于比例阀驱动</w:t>
            </w:r>
          </w:p>
        </w:tc>
      </w:tr>
      <w:tr w:rsidR="009C5E06" w:rsidRPr="000D3AF8" w14:paraId="2FB4BC3F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6B2A653B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47A7BE6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DRIVER4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9EFFCF2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多路阀驱动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4+: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6C7BA51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高功率输出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,200HZ,2A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37436634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一般驱动，较低频率的脉宽调制功能</w:t>
            </w:r>
          </w:p>
        </w:tc>
      </w:tr>
      <w:tr w:rsidR="009C5E06" w:rsidRPr="000D3AF8" w14:paraId="1422C020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3A6912E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81C78CF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DRIVER3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7539B01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多路阀驱动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3+: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D6E4E3A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高功率输出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,200HZ.2A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BBBF13F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一般驱动，较低频率的脉宽调制功能，用于泵接触器</w:t>
            </w:r>
          </w:p>
        </w:tc>
      </w:tr>
      <w:tr w:rsidR="009C5E06" w:rsidRPr="000D3AF8" w14:paraId="4B9AC8C1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43154FC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395F45B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DRIVER2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6ACC125C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多路阀驱动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2+: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31E94251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高功率输出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,200HZ,3A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CA1F0AB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一般驱动，较低频率的脉宽调制功能和略高的电流范围，用于电磁制动器</w:t>
            </w:r>
          </w:p>
        </w:tc>
      </w:tr>
      <w:tr w:rsidR="009C5E06" w:rsidRPr="000D3AF8" w14:paraId="272400C1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C147EE4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9549E17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DRIVERI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E4180BF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主接触器：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1F4CF32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高功率输出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,200HZ.2A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7BD604C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较低频率的脉宽调制功能，用于主接触器</w:t>
            </w:r>
          </w:p>
        </w:tc>
      </w:tr>
      <w:tr w:rsidR="009C5E06" w:rsidRPr="000D3AF8" w14:paraId="759D1998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B3DBEFC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AD49F56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GND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9F1A59F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接地：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66B9682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接地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879D995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模拟信号和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+12V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、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+5V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电源的参考地</w:t>
            </w:r>
          </w:p>
        </w:tc>
      </w:tr>
      <w:tr w:rsidR="009C5E06" w:rsidRPr="000D3AF8" w14:paraId="66EB9B62" w14:textId="77777777" w:rsidTr="00AC7832">
        <w:trPr>
          <w:trHeight w:val="59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6EBCEC9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F68C485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SW2/ANA2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147F171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电机温度输入：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0064EB3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数字量输入：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0/48Vor80V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高电平有效：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br/>
              <w:t>模拟量输入：提供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3.6mA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的恒流输出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D05E9E9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用于一般的开关输入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2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或者一般的模拟量输入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br/>
              <w:t>通常作为电机温度模拟量输入。</w:t>
            </w:r>
          </w:p>
        </w:tc>
      </w:tr>
      <w:tr w:rsidR="009C5E06" w:rsidRPr="000D3AF8" w14:paraId="0699A906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7B4F5A9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4414648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SW3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7323BF5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制动开关：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D32ECF6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数字量输入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,0/48Vor80V,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高电平有效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5B973BC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一般的开关输入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3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，通常用于制动开关</w:t>
            </w:r>
          </w:p>
        </w:tc>
      </w:tr>
      <w:tr w:rsidR="009C5E06" w:rsidRPr="000D3AF8" w14:paraId="01A1B638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FF607B9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C93150E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SW4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19B938D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手刹开关：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8785D6A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数字量输入，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0/48Vor80V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，高电平有效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CA49980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一般的开关输入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4</w:t>
            </w:r>
          </w:p>
        </w:tc>
      </w:tr>
      <w:tr w:rsidR="009C5E06" w:rsidRPr="000D3AF8" w14:paraId="5836A30D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33D8396B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91F84C2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SW5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934BF03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座椅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A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开关：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7909E96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数字量输入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,0/48Vor80V,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高电平有效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2209D13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一般的开关输入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5</w:t>
            </w:r>
          </w:p>
        </w:tc>
      </w:tr>
      <w:tr w:rsidR="009C5E06" w:rsidRPr="000D3AF8" w14:paraId="4B8C9655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31A144F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5A89F01E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SW6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8CD8B6F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座椅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B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开关：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06B07AE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数字量输入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.0/48Vor80V.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高电平有效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512567C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一般的开关输入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6</w:t>
            </w:r>
          </w:p>
        </w:tc>
      </w:tr>
      <w:tr w:rsidR="009C5E06" w:rsidRPr="000D3AF8" w14:paraId="4432F5BF" w14:textId="77777777" w:rsidTr="00AC7832">
        <w:trPr>
          <w:trHeight w:val="53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6B702490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8379D33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COIL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br/>
              <w:t>RETURN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8969528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接触器驱动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-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63E4DB06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0/48Vor80V.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高电平有效，最大电流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12A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DB3578F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所有接触器线圈的返回端</w:t>
            </w:r>
          </w:p>
        </w:tc>
      </w:tr>
      <w:tr w:rsidR="009C5E06" w:rsidRPr="000D3AF8" w14:paraId="221BD576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20A7055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58465D1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SW16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342BD00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削速开关：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25953B7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数字量输入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,0/48Vor80V,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高电平有效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7ED3520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 xml:space="preserve">　</w:t>
            </w:r>
          </w:p>
        </w:tc>
      </w:tr>
      <w:tr w:rsidR="009C5E06" w:rsidRPr="000D3AF8" w14:paraId="6ADC133B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0D8C944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15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37ADEE6D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THR_HI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6A09255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油门电源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+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91A8C56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允许最大电流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100mA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A86A7B2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对外提供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+5V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电源</w:t>
            </w:r>
          </w:p>
        </w:tc>
      </w:tr>
      <w:tr w:rsidR="009C5E06" w:rsidRPr="000D3AF8" w14:paraId="58141E2E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7DAA7C9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16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A638C7B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THR WIPER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81128F2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油门信号：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55C92B8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输入电压范围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0-5V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（输入阻抗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4.9kQ)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B758FA3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接受模拟</w:t>
            </w:r>
            <w:proofErr w:type="gramStart"/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电压量单端</w:t>
            </w:r>
            <w:proofErr w:type="gramEnd"/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输入</w:t>
            </w:r>
          </w:p>
        </w:tc>
      </w:tr>
      <w:tr w:rsidR="009C5E06" w:rsidRPr="000D3AF8" w14:paraId="2C16DA28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6D6ACDF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17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4B2988A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BRK WIPER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292C273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刹车信号：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33A60DD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输入电压范围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0-5V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（输入阻抗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4.9kQ)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1A2C2C6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接受模拟</w:t>
            </w:r>
            <w:proofErr w:type="gramStart"/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电压量单端</w:t>
            </w:r>
            <w:proofErr w:type="gramEnd"/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输入</w:t>
            </w:r>
          </w:p>
        </w:tc>
      </w:tr>
      <w:tr w:rsidR="009C5E06" w:rsidRPr="000D3AF8" w14:paraId="2C8A44F3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3BBFB2A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18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5D9F2A6F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POT-LOW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E2BDCA9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油门地：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3BD0E4C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6DA3759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 xml:space="preserve">　</w:t>
            </w:r>
          </w:p>
        </w:tc>
      </w:tr>
      <w:tr w:rsidR="009C5E06" w:rsidRPr="000D3AF8" w14:paraId="72897794" w14:textId="77777777" w:rsidTr="00AC7832">
        <w:trPr>
          <w:trHeight w:val="59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F83DC3E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19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0A518AF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异步电机：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OUT7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br/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同步电机：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COS+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8B0A31B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异步电机：数字量输出：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br/>
              <w:t>同步电机：旋变反馈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COS+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；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B6DF8C2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64ECFBEC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数字量输出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br/>
              <w:t>旋变反馈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cos+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输入</w:t>
            </w:r>
          </w:p>
        </w:tc>
      </w:tr>
      <w:tr w:rsidR="009C5E06" w:rsidRPr="000D3AF8" w14:paraId="16FBB709" w14:textId="77777777" w:rsidTr="00AC7832">
        <w:trPr>
          <w:trHeight w:val="59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EBD69B8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20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38D828C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异步电机：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OUT6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br/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同步电机：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SIN+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6D6125F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异步电机：数字量输出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br/>
              <w:t>同步电机：旋变反馈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SIN+;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D8B945D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EC78310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数字量输出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br/>
              <w:t>旋变反馈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sin+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输入</w:t>
            </w:r>
          </w:p>
        </w:tc>
      </w:tr>
      <w:tr w:rsidR="009C5E06" w:rsidRPr="000D3AF8" w14:paraId="19EDC128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1A98CEA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21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08FD322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CAN H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8A3AF4B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通信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CAN H: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A88B879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A19C6D6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仪表通信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CAN H</w:t>
            </w:r>
          </w:p>
        </w:tc>
      </w:tr>
      <w:tr w:rsidR="009C5E06" w:rsidRPr="000D3AF8" w14:paraId="7ED2A571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5117E4F6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22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CB78B82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SW7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86FC169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前进开关：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25BA20E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数字量输入，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0/48Vor80V.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高电平有效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0649C73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一般的开关输入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7</w:t>
            </w:r>
          </w:p>
        </w:tc>
      </w:tr>
      <w:tr w:rsidR="009C5E06" w:rsidRPr="000D3AF8" w14:paraId="60E37A86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221E3B2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23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929296A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CAN H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B2683D3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CANH (125k)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6F9C17F5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通信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CAN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24FF7D5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 xml:space="preserve">　</w:t>
            </w:r>
          </w:p>
        </w:tc>
      </w:tr>
      <w:tr w:rsidR="009C5E06" w:rsidRPr="000D3AF8" w14:paraId="2D2701FA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1E03FD9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24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2FE2126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SWI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A4AAD49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加速器开关信号：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DE69460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数字量输入，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0/48Vor80V,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高电平有效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1D6EBF7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一般的开关输入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1</w:t>
            </w:r>
          </w:p>
        </w:tc>
      </w:tr>
      <w:tr w:rsidR="009C5E06" w:rsidRPr="000D3AF8" w14:paraId="2D7E49E4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C83A3D8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25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1318602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+12V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3EEF430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12V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键盘电源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11A99D9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允许最大电流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100mA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48CED75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对外提供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+12V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电源</w:t>
            </w:r>
          </w:p>
        </w:tc>
      </w:tr>
      <w:tr w:rsidR="009C5E06" w:rsidRPr="000D3AF8" w14:paraId="449D2DE6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0E585FE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26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0525D21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ENC+5V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52CB9E7E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编码器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5V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供电：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88C2A01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允许最大电流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100mA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4344738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 xml:space="preserve">　</w:t>
            </w:r>
          </w:p>
        </w:tc>
      </w:tr>
      <w:tr w:rsidR="009C5E06" w:rsidRPr="000D3AF8" w14:paraId="22519D2C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CF6A260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27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CC02433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BRK-high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239A4DF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刹车电源：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876F207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允许最大电流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100mA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62FC97C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对外提供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+5V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电源</w:t>
            </w:r>
          </w:p>
        </w:tc>
      </w:tr>
      <w:tr w:rsidR="009C5E06" w:rsidRPr="000D3AF8" w14:paraId="1ECB4CD7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0077607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28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947CA9A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485-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2344A8A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RS485-: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B1C6CBE" w14:textId="77777777" w:rsidR="009C5E06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标准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RS485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通讯接口，</w:t>
            </w:r>
          </w:p>
          <w:p w14:paraId="3C84A258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使用双纹线或屏蔽线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754E468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485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差分信号负端（参考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GND)</w:t>
            </w:r>
          </w:p>
        </w:tc>
      </w:tr>
      <w:tr w:rsidR="009C5E06" w:rsidRPr="000D3AF8" w14:paraId="4D313CC6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84F8C86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29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ECEE845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485+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2B14EA6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RS485+;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6722F6E4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36678B3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485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差分信号正端（参考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GND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）</w:t>
            </w:r>
          </w:p>
        </w:tc>
      </w:tr>
      <w:tr w:rsidR="009C5E06" w:rsidRPr="000D3AF8" w14:paraId="06EAD9BF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4F55849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lastRenderedPageBreak/>
              <w:t>30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348D8FE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0-10V-out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CB92E1D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0-10V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输出：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72ADDF7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2920587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0-10V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直流可调输出</w:t>
            </w:r>
          </w:p>
        </w:tc>
      </w:tr>
      <w:tr w:rsidR="009C5E06" w:rsidRPr="000D3AF8" w14:paraId="5A259250" w14:textId="77777777" w:rsidTr="00AC7832">
        <w:trPr>
          <w:trHeight w:val="59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AB035B9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31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509E308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异步电机：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A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br/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同步电机：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COS-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757883D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异步电机：传感器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A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信号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br/>
              <w:t>同步电机：旋变反馈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COS-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412804C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4D0D26F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异步电机：正交编码器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A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相输入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br/>
              <w:t>同步电机：旋变反馈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cos-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输入</w:t>
            </w:r>
          </w:p>
        </w:tc>
      </w:tr>
      <w:tr w:rsidR="009C5E06" w:rsidRPr="000D3AF8" w14:paraId="658C67AA" w14:textId="77777777" w:rsidTr="00AC7832">
        <w:trPr>
          <w:trHeight w:val="59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E6AE46C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32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5C9E984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异步电机：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VA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br/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同步电机：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SIN-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E101E2D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开步电机：传感器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B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信号：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br/>
              <w:t>同步电机：旋变反馈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SIN-;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B62B183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440D086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异步电机：正交编码器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B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相输入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br/>
              <w:t>同步电机：旋变反馈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sin-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输入</w:t>
            </w:r>
          </w:p>
        </w:tc>
      </w:tr>
      <w:tr w:rsidR="009C5E06" w:rsidRPr="000D3AF8" w14:paraId="50B78420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671CD6E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33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66E2EBA5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SW8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A770E5B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后退开关：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346E84BD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数字量输入，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0/48Vor80V,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高电平有效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EE70BAC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一般的开关输入</w:t>
            </w: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8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，通常用于倒退开关</w:t>
            </w:r>
          </w:p>
        </w:tc>
      </w:tr>
      <w:tr w:rsidR="009C5E06" w:rsidRPr="000D3AF8" w14:paraId="22E78F49" w14:textId="77777777" w:rsidTr="00AC7832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B5493C5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34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6B5C5BB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CAN_T_L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66F769D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CAN L</w:t>
            </w:r>
            <w:r w:rsidRPr="00CE47EE">
              <w:rPr>
                <w:rFonts w:ascii="HarmonyOS Sans SC Medium" w:eastAsia="HarmonyOS Sans SC Medium" w:hAnsi="HarmonyOS Sans SC Medium" w:cs="Arial" w:hint="eastAsia"/>
                <w:color w:val="000000"/>
                <w:sz w:val="15"/>
                <w:szCs w:val="15"/>
                <w:lang w:val="en-US" w:eastAsia="zh-CN"/>
              </w:rPr>
              <w:t>匹配电阻：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5D266383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4C489CF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 xml:space="preserve">　</w:t>
            </w:r>
          </w:p>
        </w:tc>
      </w:tr>
      <w:tr w:rsidR="009C5E06" w:rsidRPr="000D3AF8" w14:paraId="4D784270" w14:textId="77777777" w:rsidTr="00AC7832">
        <w:trPr>
          <w:trHeight w:val="29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870A921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35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5152704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CAN L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78677A2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>CAN L(IM):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CA837A7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C6BC52D" w14:textId="77777777" w:rsidR="009C5E06" w:rsidRPr="00CE47EE" w:rsidRDefault="009C5E06" w:rsidP="00AC7832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</w:pPr>
            <w:r w:rsidRPr="00CE47EE">
              <w:rPr>
                <w:rFonts w:ascii="HarmonyOS Sans SC Medium" w:eastAsia="HarmonyOS Sans SC Medium" w:hAnsi="HarmonyOS Sans SC Medium" w:cs="Arial"/>
                <w:color w:val="000000"/>
                <w:sz w:val="15"/>
                <w:szCs w:val="15"/>
                <w:lang w:val="en-US" w:eastAsia="zh-CN"/>
              </w:rPr>
              <w:t xml:space="preserve">　</w:t>
            </w:r>
          </w:p>
        </w:tc>
      </w:tr>
    </w:tbl>
    <w:p w14:paraId="1B06B72B" w14:textId="77777777" w:rsidR="008A3A1C" w:rsidRPr="009C5E06" w:rsidRDefault="008A3A1C" w:rsidP="0027173D">
      <w:pPr>
        <w:spacing w:after="240"/>
        <w:ind w:right="-8"/>
        <w:rPr>
          <w:rFonts w:ascii="HarmonyOS Sans SC Medium" w:eastAsia="HarmonyOS Sans SC Medium" w:hAnsi="HarmonyOS Sans SC Medium" w:cs="Arial"/>
          <w:sz w:val="18"/>
          <w:szCs w:val="18"/>
          <w:lang w:eastAsia="zh-CN"/>
        </w:rPr>
      </w:pPr>
    </w:p>
    <w:sectPr w:rsidR="008A3A1C" w:rsidRPr="009C5E06" w:rsidSect="00221395">
      <w:type w:val="continuous"/>
      <w:pgSz w:w="11900" w:h="16840"/>
      <w:pgMar w:top="2104" w:right="851" w:bottom="2410" w:left="1134" w:header="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DD169" w14:textId="77777777" w:rsidR="00844175" w:rsidRDefault="00844175" w:rsidP="00FB21DA">
      <w:r>
        <w:separator/>
      </w:r>
    </w:p>
  </w:endnote>
  <w:endnote w:type="continuationSeparator" w:id="0">
    <w:p w14:paraId="7A9C6161" w14:textId="77777777" w:rsidR="00844175" w:rsidRDefault="00844175" w:rsidP="00FB2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armonyOS Sans SC Medium">
    <w:panose1 w:val="00000600000000000000"/>
    <w:charset w:val="86"/>
    <w:family w:val="auto"/>
    <w:pitch w:val="variable"/>
    <w:sig w:usb0="00000003" w:usb1="080E0000" w:usb2="00000016" w:usb3="00000000" w:csb0="00040001" w:csb1="00000000"/>
  </w:font>
  <w:font w:name="HONOR Sans CN">
    <w:panose1 w:val="05000200000000000000"/>
    <w:charset w:val="86"/>
    <w:family w:val="auto"/>
    <w:pitch w:val="variable"/>
    <w:sig w:usb0="A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64"/>
      <w:gridCol w:w="3485"/>
      <w:gridCol w:w="1399"/>
      <w:gridCol w:w="1567"/>
    </w:tblGrid>
    <w:tr w:rsidR="00831AB4" w:rsidRPr="00214CC1" w14:paraId="166DFF4B" w14:textId="77777777" w:rsidTr="0029775F">
      <w:tc>
        <w:tcPr>
          <w:tcW w:w="3510" w:type="dxa"/>
        </w:tcPr>
        <w:p w14:paraId="71C87F1E" w14:textId="77777777" w:rsidR="00831AB4" w:rsidRPr="0015030D" w:rsidRDefault="00831AB4" w:rsidP="0029775F">
          <w:pPr>
            <w:snapToGrid w:val="0"/>
            <w:rPr>
              <w:rFonts w:ascii="Arial" w:hAnsi="Arial" w:cs="Arial"/>
              <w:color w:val="000000"/>
              <w:sz w:val="20"/>
              <w:szCs w:val="20"/>
              <w:lang w:eastAsia="zh-CN"/>
            </w:rPr>
          </w:pPr>
          <w:r>
            <w:rPr>
              <w:rFonts w:ascii="Arial" w:hAnsi="Arial" w:cs="Arial"/>
              <w:b/>
              <w:sz w:val="12"/>
              <w:szCs w:val="12"/>
              <w:lang w:val="en-US" w:eastAsia="zh-CN"/>
            </w:rPr>
            <w:t>徐州威卡电子控制技术有限公司</w:t>
          </w:r>
        </w:p>
      </w:tc>
      <w:tc>
        <w:tcPr>
          <w:tcW w:w="3544" w:type="dxa"/>
        </w:tcPr>
        <w:p w14:paraId="33C18C73" w14:textId="77777777" w:rsidR="00831AB4" w:rsidRPr="0013303B" w:rsidRDefault="00831AB4" w:rsidP="0029775F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418" w:type="dxa"/>
        </w:tcPr>
        <w:p w14:paraId="2335D6A5" w14:textId="77777777" w:rsidR="00831AB4" w:rsidRPr="0013303B" w:rsidRDefault="00831AB4" w:rsidP="0029775F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591" w:type="dxa"/>
        </w:tcPr>
        <w:p w14:paraId="63783AA0" w14:textId="77777777" w:rsidR="00831AB4" w:rsidRPr="0013303B" w:rsidRDefault="00831AB4" w:rsidP="0029775F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  <w:tr w:rsidR="00831AB4" w14:paraId="71E1950C" w14:textId="77777777" w:rsidTr="0029775F">
      <w:tc>
        <w:tcPr>
          <w:tcW w:w="3510" w:type="dxa"/>
        </w:tcPr>
        <w:p w14:paraId="14E79AB1" w14:textId="77777777" w:rsidR="00831AB4" w:rsidRPr="00114A73" w:rsidRDefault="00831AB4" w:rsidP="0029775F">
          <w:pPr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/>
              <w:sz w:val="12"/>
              <w:szCs w:val="12"/>
              <w:lang w:eastAsia="zh-CN"/>
            </w:rPr>
            <w:t>江苏省徐州市经济开发区宝莲寺路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11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号</w:t>
          </w:r>
        </w:p>
      </w:tc>
      <w:tc>
        <w:tcPr>
          <w:tcW w:w="3544" w:type="dxa"/>
        </w:tcPr>
        <w:p w14:paraId="142645DB" w14:textId="77777777" w:rsidR="00831AB4" w:rsidRPr="00E43D2E" w:rsidRDefault="00831AB4" w:rsidP="0029775F">
          <w:pPr>
            <w:pStyle w:val="a7"/>
            <w:rPr>
              <w:rFonts w:ascii="Arial" w:hAnsi="Arial" w:cs="Arial"/>
              <w:sz w:val="12"/>
              <w:szCs w:val="12"/>
              <w:lang w:eastAsia="zh-CN"/>
            </w:rPr>
          </w:pPr>
        </w:p>
      </w:tc>
      <w:tc>
        <w:tcPr>
          <w:tcW w:w="1418" w:type="dxa"/>
        </w:tcPr>
        <w:p w14:paraId="1B5295F6" w14:textId="77777777" w:rsidR="00831AB4" w:rsidRPr="00E43D2E" w:rsidRDefault="00831AB4" w:rsidP="0029775F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591" w:type="dxa"/>
        </w:tcPr>
        <w:p w14:paraId="4A4FC912" w14:textId="77777777" w:rsidR="00831AB4" w:rsidRPr="00E43D2E" w:rsidRDefault="00831AB4" w:rsidP="0029775F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</w:rPr>
          </w:pPr>
        </w:p>
      </w:tc>
    </w:tr>
    <w:tr w:rsidR="00831AB4" w:rsidRPr="00214CC1" w14:paraId="30065051" w14:textId="77777777" w:rsidTr="0029775F">
      <w:tc>
        <w:tcPr>
          <w:tcW w:w="3510" w:type="dxa"/>
        </w:tcPr>
        <w:p w14:paraId="761FE192" w14:textId="77777777" w:rsidR="00831AB4" w:rsidRPr="00E43D2E" w:rsidRDefault="00831AB4" w:rsidP="0029775F">
          <w:pPr>
            <w:pStyle w:val="a7"/>
            <w:tabs>
              <w:tab w:val="left" w:pos="426"/>
            </w:tabs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 w:hint="eastAsia"/>
              <w:sz w:val="12"/>
              <w:szCs w:val="12"/>
              <w:lang w:eastAsia="zh-CN"/>
            </w:rPr>
            <w:t>电话：</w:t>
          </w:r>
          <w:r>
            <w:rPr>
              <w:rFonts w:ascii="Arial" w:hAnsi="Arial" w:cs="Arial"/>
              <w:sz w:val="12"/>
              <w:szCs w:val="12"/>
            </w:rPr>
            <w:t>+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86</w:t>
          </w:r>
          <w:r>
            <w:rPr>
              <w:rFonts w:ascii="Arial" w:hAnsi="Arial" w:cs="Arial"/>
              <w:sz w:val="12"/>
              <w:szCs w:val="12"/>
            </w:rPr>
            <w:t xml:space="preserve"> (0)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516 87885799</w:t>
          </w:r>
        </w:p>
      </w:tc>
      <w:tc>
        <w:tcPr>
          <w:tcW w:w="3544" w:type="dxa"/>
        </w:tcPr>
        <w:p w14:paraId="401D93C0" w14:textId="77777777" w:rsidR="00831AB4" w:rsidRPr="008228B2" w:rsidRDefault="00831AB4" w:rsidP="0029775F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  <w:r>
            <w:rPr>
              <w:rFonts w:ascii="Arial" w:hAnsi="Arial" w:cs="Arial"/>
              <w:sz w:val="12"/>
              <w:szCs w:val="12"/>
              <w:lang w:val="en-US"/>
            </w:rPr>
            <w:t>如有技术变更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/>
            </w:rPr>
            <w:t>恕不另行通知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。</w:t>
          </w:r>
        </w:p>
      </w:tc>
      <w:tc>
        <w:tcPr>
          <w:tcW w:w="1418" w:type="dxa"/>
        </w:tcPr>
        <w:p w14:paraId="49BA1460" w14:textId="77777777" w:rsidR="00831AB4" w:rsidRPr="008228B2" w:rsidRDefault="00831AB4" w:rsidP="0029775F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591" w:type="dxa"/>
        </w:tcPr>
        <w:p w14:paraId="02AC88BC" w14:textId="77777777" w:rsidR="00831AB4" w:rsidRPr="008228B2" w:rsidRDefault="00831AB4" w:rsidP="0029775F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  <w:tr w:rsidR="00831AB4" w:rsidRPr="00214CC1" w14:paraId="0D109CAD" w14:textId="77777777" w:rsidTr="0029775F">
      <w:tc>
        <w:tcPr>
          <w:tcW w:w="3510" w:type="dxa"/>
        </w:tcPr>
        <w:p w14:paraId="7D43F9DB" w14:textId="77777777" w:rsidR="00831AB4" w:rsidRPr="00E43D2E" w:rsidRDefault="00831AB4" w:rsidP="0029775F">
          <w:pPr>
            <w:pStyle w:val="a7"/>
            <w:tabs>
              <w:tab w:val="left" w:pos="426"/>
            </w:tabs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/>
              <w:sz w:val="12"/>
              <w:szCs w:val="12"/>
            </w:rPr>
            <w:t>传真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：</w:t>
          </w:r>
          <w:r>
            <w:rPr>
              <w:rFonts w:ascii="Arial" w:hAnsi="Arial" w:cs="Arial"/>
              <w:sz w:val="12"/>
              <w:szCs w:val="12"/>
            </w:rPr>
            <w:t>+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86</w:t>
          </w:r>
          <w:r>
            <w:rPr>
              <w:rFonts w:ascii="Arial" w:hAnsi="Arial" w:cs="Arial"/>
              <w:sz w:val="12"/>
              <w:szCs w:val="12"/>
            </w:rPr>
            <w:t xml:space="preserve"> (0)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51687793971</w:t>
          </w:r>
        </w:p>
      </w:tc>
      <w:tc>
        <w:tcPr>
          <w:tcW w:w="3544" w:type="dxa"/>
        </w:tcPr>
        <w:p w14:paraId="33D553E0" w14:textId="77777777" w:rsidR="00831AB4" w:rsidRPr="008228B2" w:rsidRDefault="00831AB4" w:rsidP="0029775F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  <w:r>
            <w:rPr>
              <w:rFonts w:ascii="Arial" w:hAnsi="Arial" w:cs="Arial"/>
              <w:sz w:val="12"/>
              <w:szCs w:val="12"/>
              <w:lang w:val="en-US"/>
            </w:rPr>
            <w:t>本规格书内的内容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 w:eastAsia="zh-CN"/>
            </w:rPr>
            <w:t>个别情况下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 w:eastAsia="zh-CN"/>
            </w:rPr>
            <w:t>如经过本公司</w:t>
          </w:r>
          <w:r>
            <w:rPr>
              <w:rFonts w:ascii="Arial" w:hAnsi="Arial" w:cs="Arial"/>
              <w:sz w:val="12"/>
              <w:szCs w:val="12"/>
              <w:lang w:val="en-US"/>
            </w:rPr>
            <w:t>明确书面确认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/>
            </w:rPr>
            <w:t>即</w:t>
          </w:r>
          <w:proofErr w:type="gramStart"/>
          <w:r>
            <w:rPr>
              <w:rFonts w:ascii="Arial" w:hAnsi="Arial" w:cs="Arial"/>
              <w:sz w:val="12"/>
              <w:szCs w:val="12"/>
              <w:lang w:val="en-US"/>
            </w:rPr>
            <w:t>属保证</w:t>
          </w:r>
          <w:proofErr w:type="gramEnd"/>
          <w:r>
            <w:rPr>
              <w:rFonts w:ascii="Arial" w:hAnsi="Arial" w:cs="Arial"/>
              <w:sz w:val="12"/>
              <w:szCs w:val="12"/>
              <w:lang w:val="en-US"/>
            </w:rPr>
            <w:t>性质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。</w:t>
          </w:r>
        </w:p>
      </w:tc>
      <w:tc>
        <w:tcPr>
          <w:tcW w:w="1418" w:type="dxa"/>
        </w:tcPr>
        <w:p w14:paraId="19FF8208" w14:textId="77777777" w:rsidR="00831AB4" w:rsidRPr="008228B2" w:rsidRDefault="00831AB4" w:rsidP="0029775F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591" w:type="dxa"/>
        </w:tcPr>
        <w:p w14:paraId="7A2C3595" w14:textId="77777777" w:rsidR="00831AB4" w:rsidRPr="008228B2" w:rsidRDefault="00831AB4" w:rsidP="0029775F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  <w:tr w:rsidR="00831AB4" w:rsidRPr="00214CC1" w14:paraId="75ED14E5" w14:textId="77777777" w:rsidTr="0029775F">
      <w:tc>
        <w:tcPr>
          <w:tcW w:w="3510" w:type="dxa"/>
        </w:tcPr>
        <w:p w14:paraId="515762F3" w14:textId="77777777" w:rsidR="00831AB4" w:rsidRPr="00746781" w:rsidRDefault="00831AB4" w:rsidP="0029775F">
          <w:pPr>
            <w:pStyle w:val="a7"/>
            <w:rPr>
              <w:rFonts w:ascii="Arial" w:hAnsi="Arial" w:cs="Arial"/>
              <w:b/>
              <w:sz w:val="12"/>
              <w:szCs w:val="12"/>
              <w:lang w:eastAsia="zh-CN"/>
            </w:rPr>
          </w:pPr>
          <w:r w:rsidRPr="00DD65FB">
            <w:rPr>
              <w:rFonts w:ascii="Arial" w:hAnsi="Arial" w:cs="Arial"/>
              <w:sz w:val="12"/>
              <w:szCs w:val="12"/>
            </w:rPr>
            <w:t>网址</w:t>
          </w:r>
          <w:r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：</w:t>
          </w:r>
          <w:r w:rsidRPr="00DD65FB">
            <w:rPr>
              <w:rFonts w:ascii="Arial" w:hAnsi="Arial" w:cs="Arial"/>
              <w:sz w:val="12"/>
              <w:szCs w:val="12"/>
            </w:rPr>
            <w:t>www.</w:t>
          </w:r>
          <w:r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wika</w:t>
          </w:r>
          <w:r w:rsidRPr="00DD65FB">
            <w:rPr>
              <w:rFonts w:ascii="Arial" w:hAnsi="Arial" w:cs="Arial"/>
              <w:sz w:val="12"/>
              <w:szCs w:val="12"/>
            </w:rPr>
            <w:t>-</w:t>
          </w:r>
          <w:r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mc</w:t>
          </w:r>
          <w:r w:rsidRPr="00DD65FB">
            <w:rPr>
              <w:rFonts w:ascii="Arial" w:hAnsi="Arial" w:cs="Arial"/>
              <w:sz w:val="12"/>
              <w:szCs w:val="12"/>
            </w:rPr>
            <w:t>.c</w:t>
          </w:r>
          <w:r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n</w:t>
          </w:r>
        </w:p>
      </w:tc>
      <w:tc>
        <w:tcPr>
          <w:tcW w:w="3544" w:type="dxa"/>
        </w:tcPr>
        <w:p w14:paraId="207BF6C5" w14:textId="77777777" w:rsidR="00831AB4" w:rsidRPr="00DC13F4" w:rsidRDefault="00831AB4" w:rsidP="0029775F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8" w:type="dxa"/>
        </w:tcPr>
        <w:p w14:paraId="4EB6AC06" w14:textId="77777777" w:rsidR="00831AB4" w:rsidRPr="00DC13F4" w:rsidRDefault="00831AB4" w:rsidP="0029775F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591" w:type="dxa"/>
        </w:tcPr>
        <w:p w14:paraId="50F22E75" w14:textId="77777777" w:rsidR="00831AB4" w:rsidRPr="00DC13F4" w:rsidRDefault="00831AB4" w:rsidP="0029775F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</w:rPr>
          </w:pPr>
        </w:p>
      </w:tc>
    </w:tr>
    <w:tr w:rsidR="00831AB4" w14:paraId="092C18DB" w14:textId="77777777" w:rsidTr="0029775F">
      <w:tc>
        <w:tcPr>
          <w:tcW w:w="3510" w:type="dxa"/>
        </w:tcPr>
        <w:p w14:paraId="23477F97" w14:textId="77777777" w:rsidR="00831AB4" w:rsidRPr="00746781" w:rsidRDefault="00831AB4" w:rsidP="0029775F">
          <w:pPr>
            <w:pStyle w:val="a7"/>
            <w:rPr>
              <w:rFonts w:ascii="Arial" w:hAnsi="Arial" w:cs="Arial"/>
              <w:b/>
              <w:sz w:val="12"/>
              <w:szCs w:val="12"/>
              <w:lang w:eastAsia="zh-CN"/>
            </w:rPr>
          </w:pPr>
        </w:p>
      </w:tc>
      <w:tc>
        <w:tcPr>
          <w:tcW w:w="3544" w:type="dxa"/>
        </w:tcPr>
        <w:p w14:paraId="08F69B00" w14:textId="77777777" w:rsidR="00831AB4" w:rsidRPr="00DC13F4" w:rsidRDefault="00831AB4" w:rsidP="0029775F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8" w:type="dxa"/>
        </w:tcPr>
        <w:p w14:paraId="77A50BFD" w14:textId="7CBA5D9E" w:rsidR="00831AB4" w:rsidRPr="00E43D2E" w:rsidRDefault="00831AB4" w:rsidP="005502B0">
          <w:pPr>
            <w:pStyle w:val="a7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 w:hint="eastAsia"/>
              <w:sz w:val="12"/>
              <w:szCs w:val="12"/>
              <w:lang w:eastAsia="zh-CN"/>
            </w:rPr>
            <w:t>版本</w:t>
          </w:r>
          <w:r>
            <w:rPr>
              <w:rFonts w:ascii="Arial" w:eastAsia="宋体" w:hAnsi="Arial" w:cs="Arial" w:hint="eastAsia"/>
              <w:sz w:val="12"/>
              <w:szCs w:val="12"/>
              <w:lang w:eastAsia="zh-CN"/>
            </w:rPr>
            <w:t>Av</w:t>
          </w:r>
          <w:r w:rsidR="00F015AE">
            <w:rPr>
              <w:rFonts w:ascii="Arial" w:eastAsia="宋体" w:hAnsi="Arial" w:cs="Arial"/>
              <w:sz w:val="12"/>
              <w:szCs w:val="12"/>
              <w:lang w:eastAsia="zh-CN"/>
            </w:rPr>
            <w:t>1</w:t>
          </w:r>
        </w:p>
      </w:tc>
      <w:tc>
        <w:tcPr>
          <w:tcW w:w="1591" w:type="dxa"/>
        </w:tcPr>
        <w:p w14:paraId="11C9E392" w14:textId="77777777" w:rsidR="00831AB4" w:rsidRPr="00E43D2E" w:rsidRDefault="00831AB4" w:rsidP="0029775F">
          <w:pPr>
            <w:pStyle w:val="a7"/>
            <w:wordWrap w:val="0"/>
            <w:jc w:val="right"/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 w:hint="eastAsia"/>
              <w:sz w:val="12"/>
              <w:szCs w:val="12"/>
              <w:lang w:eastAsia="zh-CN"/>
            </w:rPr>
            <w:t>徐州威卡</w:t>
          </w:r>
        </w:p>
      </w:tc>
    </w:tr>
  </w:tbl>
  <w:p w14:paraId="7BC2419A" w14:textId="77777777" w:rsidR="00831AB4" w:rsidRDefault="00831AB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64"/>
      <w:gridCol w:w="3485"/>
      <w:gridCol w:w="1399"/>
      <w:gridCol w:w="1567"/>
    </w:tblGrid>
    <w:tr w:rsidR="00737850" w:rsidRPr="00214CC1" w14:paraId="3F0B40E8" w14:textId="77777777" w:rsidTr="008551F1">
      <w:tc>
        <w:tcPr>
          <w:tcW w:w="3510" w:type="dxa"/>
        </w:tcPr>
        <w:p w14:paraId="50B07D72" w14:textId="77777777" w:rsidR="00737850" w:rsidRPr="0015030D" w:rsidRDefault="00755DCF" w:rsidP="00755DCF">
          <w:pPr>
            <w:snapToGrid w:val="0"/>
            <w:rPr>
              <w:rFonts w:ascii="Arial" w:hAnsi="Arial" w:cs="Arial"/>
              <w:color w:val="000000"/>
              <w:sz w:val="20"/>
              <w:szCs w:val="20"/>
              <w:lang w:eastAsia="zh-CN"/>
            </w:rPr>
          </w:pPr>
          <w:r>
            <w:rPr>
              <w:rFonts w:ascii="Arial" w:hAnsi="Arial" w:cs="Arial"/>
              <w:b/>
              <w:sz w:val="12"/>
              <w:szCs w:val="12"/>
              <w:lang w:val="en-US" w:eastAsia="zh-CN"/>
            </w:rPr>
            <w:t>徐州威卡电子控制技术有限公司</w:t>
          </w:r>
        </w:p>
      </w:tc>
      <w:tc>
        <w:tcPr>
          <w:tcW w:w="3544" w:type="dxa"/>
        </w:tcPr>
        <w:p w14:paraId="1DC953D6" w14:textId="77777777" w:rsidR="00737850" w:rsidRPr="0013303B" w:rsidRDefault="00737850" w:rsidP="008551F1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418" w:type="dxa"/>
        </w:tcPr>
        <w:p w14:paraId="4FA1EEEA" w14:textId="77777777" w:rsidR="00737850" w:rsidRPr="0013303B" w:rsidRDefault="00737850" w:rsidP="008551F1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591" w:type="dxa"/>
        </w:tcPr>
        <w:p w14:paraId="12576D5D" w14:textId="77777777" w:rsidR="00737850" w:rsidRPr="0013303B" w:rsidRDefault="00737850" w:rsidP="008551F1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  <w:tr w:rsidR="00737850" w14:paraId="7C52274E" w14:textId="77777777" w:rsidTr="008551F1">
      <w:tc>
        <w:tcPr>
          <w:tcW w:w="3510" w:type="dxa"/>
        </w:tcPr>
        <w:p w14:paraId="2DC5DFFF" w14:textId="77777777" w:rsidR="00737850" w:rsidRPr="00114A73" w:rsidRDefault="00755DCF" w:rsidP="00755DCF">
          <w:pPr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/>
              <w:sz w:val="12"/>
              <w:szCs w:val="12"/>
              <w:lang w:eastAsia="zh-CN"/>
            </w:rPr>
            <w:t>江苏省徐州市经济开发区宝莲寺路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11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号</w:t>
          </w:r>
        </w:p>
      </w:tc>
      <w:tc>
        <w:tcPr>
          <w:tcW w:w="3544" w:type="dxa"/>
        </w:tcPr>
        <w:p w14:paraId="1B2EF9B4" w14:textId="77777777" w:rsidR="00737850" w:rsidRPr="00E43D2E" w:rsidRDefault="00737850" w:rsidP="008551F1">
          <w:pPr>
            <w:pStyle w:val="a7"/>
            <w:rPr>
              <w:rFonts w:ascii="Arial" w:hAnsi="Arial" w:cs="Arial"/>
              <w:sz w:val="12"/>
              <w:szCs w:val="12"/>
              <w:lang w:eastAsia="zh-CN"/>
            </w:rPr>
          </w:pPr>
        </w:p>
      </w:tc>
      <w:tc>
        <w:tcPr>
          <w:tcW w:w="1418" w:type="dxa"/>
        </w:tcPr>
        <w:p w14:paraId="742E2D7A" w14:textId="77777777" w:rsidR="00737850" w:rsidRPr="00E43D2E" w:rsidRDefault="00737850" w:rsidP="008551F1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591" w:type="dxa"/>
        </w:tcPr>
        <w:p w14:paraId="2A939F47" w14:textId="77777777" w:rsidR="00737850" w:rsidRPr="00E43D2E" w:rsidRDefault="00737850" w:rsidP="008551F1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</w:rPr>
          </w:pPr>
        </w:p>
      </w:tc>
    </w:tr>
    <w:tr w:rsidR="00737850" w:rsidRPr="00214CC1" w14:paraId="4459B65E" w14:textId="77777777" w:rsidTr="008551F1">
      <w:tc>
        <w:tcPr>
          <w:tcW w:w="3510" w:type="dxa"/>
        </w:tcPr>
        <w:p w14:paraId="76BAC43C" w14:textId="77777777" w:rsidR="00737850" w:rsidRPr="00E43D2E" w:rsidRDefault="00DD65FB" w:rsidP="008551F1">
          <w:pPr>
            <w:pStyle w:val="a7"/>
            <w:tabs>
              <w:tab w:val="left" w:pos="426"/>
            </w:tabs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 w:hint="eastAsia"/>
              <w:sz w:val="12"/>
              <w:szCs w:val="12"/>
              <w:lang w:eastAsia="zh-CN"/>
            </w:rPr>
            <w:t>电话：</w:t>
          </w:r>
          <w:r w:rsidR="00737850">
            <w:rPr>
              <w:rFonts w:ascii="Arial" w:hAnsi="Arial" w:cs="Arial"/>
              <w:sz w:val="12"/>
              <w:szCs w:val="12"/>
            </w:rPr>
            <w:t>+</w:t>
          </w:r>
          <w:r w:rsidR="00737850">
            <w:rPr>
              <w:rFonts w:ascii="Arial" w:hAnsi="Arial" w:cs="Arial" w:hint="eastAsia"/>
              <w:sz w:val="12"/>
              <w:szCs w:val="12"/>
              <w:lang w:eastAsia="zh-CN"/>
            </w:rPr>
            <w:t>86</w:t>
          </w:r>
          <w:r w:rsidR="00737850">
            <w:rPr>
              <w:rFonts w:ascii="Arial" w:hAnsi="Arial" w:cs="Arial"/>
              <w:sz w:val="12"/>
              <w:szCs w:val="12"/>
            </w:rPr>
            <w:t xml:space="preserve"> (0)</w:t>
          </w:r>
          <w:r w:rsidR="00737850">
            <w:rPr>
              <w:rFonts w:ascii="Arial" w:hAnsi="Arial" w:cs="Arial" w:hint="eastAsia"/>
              <w:sz w:val="12"/>
              <w:szCs w:val="12"/>
              <w:lang w:eastAsia="zh-CN"/>
            </w:rPr>
            <w:t>516 87885799</w:t>
          </w:r>
        </w:p>
      </w:tc>
      <w:tc>
        <w:tcPr>
          <w:tcW w:w="3544" w:type="dxa"/>
        </w:tcPr>
        <w:p w14:paraId="76071706" w14:textId="77777777" w:rsidR="00737850" w:rsidRPr="008228B2" w:rsidRDefault="003A0F9E" w:rsidP="003A0F9E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  <w:r>
            <w:rPr>
              <w:rFonts w:ascii="Arial" w:hAnsi="Arial" w:cs="Arial"/>
              <w:sz w:val="12"/>
              <w:szCs w:val="12"/>
              <w:lang w:val="en-US"/>
            </w:rPr>
            <w:t>如有技术变更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/>
            </w:rPr>
            <w:t>恕不另行通知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。</w:t>
          </w:r>
        </w:p>
      </w:tc>
      <w:tc>
        <w:tcPr>
          <w:tcW w:w="1418" w:type="dxa"/>
        </w:tcPr>
        <w:p w14:paraId="090B2A4F" w14:textId="77777777" w:rsidR="00737850" w:rsidRPr="008228B2" w:rsidRDefault="00737850" w:rsidP="008551F1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591" w:type="dxa"/>
        </w:tcPr>
        <w:p w14:paraId="0C62C62F" w14:textId="77777777" w:rsidR="00737850" w:rsidRPr="008228B2" w:rsidRDefault="00737850" w:rsidP="008551F1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  <w:tr w:rsidR="00737850" w:rsidRPr="00214CC1" w14:paraId="20427C49" w14:textId="77777777" w:rsidTr="008551F1">
      <w:tc>
        <w:tcPr>
          <w:tcW w:w="3510" w:type="dxa"/>
        </w:tcPr>
        <w:p w14:paraId="40B5FDF4" w14:textId="77777777" w:rsidR="00737850" w:rsidRPr="00E43D2E" w:rsidRDefault="00DD65FB" w:rsidP="008551F1">
          <w:pPr>
            <w:pStyle w:val="a7"/>
            <w:tabs>
              <w:tab w:val="left" w:pos="426"/>
            </w:tabs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/>
              <w:sz w:val="12"/>
              <w:szCs w:val="12"/>
            </w:rPr>
            <w:t>传真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：</w:t>
          </w:r>
          <w:r w:rsidR="00737850">
            <w:rPr>
              <w:rFonts w:ascii="Arial" w:hAnsi="Arial" w:cs="Arial"/>
              <w:sz w:val="12"/>
              <w:szCs w:val="12"/>
            </w:rPr>
            <w:t>+</w:t>
          </w:r>
          <w:r w:rsidR="00737850">
            <w:rPr>
              <w:rFonts w:ascii="Arial" w:hAnsi="Arial" w:cs="Arial" w:hint="eastAsia"/>
              <w:sz w:val="12"/>
              <w:szCs w:val="12"/>
              <w:lang w:eastAsia="zh-CN"/>
            </w:rPr>
            <w:t>86</w:t>
          </w:r>
          <w:r w:rsidR="00737850">
            <w:rPr>
              <w:rFonts w:ascii="Arial" w:hAnsi="Arial" w:cs="Arial"/>
              <w:sz w:val="12"/>
              <w:szCs w:val="12"/>
            </w:rPr>
            <w:t xml:space="preserve"> (0)</w:t>
          </w:r>
          <w:r w:rsidR="00737850">
            <w:rPr>
              <w:rFonts w:ascii="Arial" w:hAnsi="Arial" w:cs="Arial" w:hint="eastAsia"/>
              <w:sz w:val="12"/>
              <w:szCs w:val="12"/>
              <w:lang w:eastAsia="zh-CN"/>
            </w:rPr>
            <w:t>51687793971</w:t>
          </w:r>
        </w:p>
      </w:tc>
      <w:tc>
        <w:tcPr>
          <w:tcW w:w="3544" w:type="dxa"/>
        </w:tcPr>
        <w:p w14:paraId="20DC5043" w14:textId="77777777" w:rsidR="00737850" w:rsidRPr="008228B2" w:rsidRDefault="003A0F9E" w:rsidP="003A0F9E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  <w:r>
            <w:rPr>
              <w:rFonts w:ascii="Arial" w:hAnsi="Arial" w:cs="Arial"/>
              <w:sz w:val="12"/>
              <w:szCs w:val="12"/>
              <w:lang w:val="en-US"/>
            </w:rPr>
            <w:t>本规格书内的内容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 w:eastAsia="zh-CN"/>
            </w:rPr>
            <w:t>个别情况下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 w:eastAsia="zh-CN"/>
            </w:rPr>
            <w:t>如经过本公司</w:t>
          </w:r>
          <w:r>
            <w:rPr>
              <w:rFonts w:ascii="Arial" w:hAnsi="Arial" w:cs="Arial"/>
              <w:sz w:val="12"/>
              <w:szCs w:val="12"/>
              <w:lang w:val="en-US"/>
            </w:rPr>
            <w:t>明确书面确认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/>
            </w:rPr>
            <w:t>即</w:t>
          </w:r>
          <w:proofErr w:type="gramStart"/>
          <w:r>
            <w:rPr>
              <w:rFonts w:ascii="Arial" w:hAnsi="Arial" w:cs="Arial"/>
              <w:sz w:val="12"/>
              <w:szCs w:val="12"/>
              <w:lang w:val="en-US"/>
            </w:rPr>
            <w:t>属保证</w:t>
          </w:r>
          <w:proofErr w:type="gramEnd"/>
          <w:r>
            <w:rPr>
              <w:rFonts w:ascii="Arial" w:hAnsi="Arial" w:cs="Arial"/>
              <w:sz w:val="12"/>
              <w:szCs w:val="12"/>
              <w:lang w:val="en-US"/>
            </w:rPr>
            <w:t>性质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。</w:t>
          </w:r>
        </w:p>
      </w:tc>
      <w:tc>
        <w:tcPr>
          <w:tcW w:w="1418" w:type="dxa"/>
        </w:tcPr>
        <w:p w14:paraId="3EFFCCEB" w14:textId="77777777" w:rsidR="00737850" w:rsidRPr="008228B2" w:rsidRDefault="00737850" w:rsidP="008551F1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591" w:type="dxa"/>
        </w:tcPr>
        <w:p w14:paraId="76651E26" w14:textId="77777777" w:rsidR="00737850" w:rsidRPr="008228B2" w:rsidRDefault="00737850" w:rsidP="008551F1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  <w:tr w:rsidR="00737850" w:rsidRPr="00214CC1" w14:paraId="58D44AD7" w14:textId="77777777" w:rsidTr="008551F1">
      <w:tc>
        <w:tcPr>
          <w:tcW w:w="3510" w:type="dxa"/>
        </w:tcPr>
        <w:p w14:paraId="31A6C653" w14:textId="77777777" w:rsidR="00737850" w:rsidRPr="00746781" w:rsidRDefault="00DD65FB" w:rsidP="008551F1">
          <w:pPr>
            <w:pStyle w:val="a7"/>
            <w:rPr>
              <w:rFonts w:ascii="Arial" w:hAnsi="Arial" w:cs="Arial"/>
              <w:b/>
              <w:sz w:val="12"/>
              <w:szCs w:val="12"/>
              <w:lang w:eastAsia="zh-CN"/>
            </w:rPr>
          </w:pPr>
          <w:r w:rsidRPr="00DD65FB">
            <w:rPr>
              <w:rFonts w:ascii="Arial" w:hAnsi="Arial" w:cs="Arial"/>
              <w:sz w:val="12"/>
              <w:szCs w:val="12"/>
            </w:rPr>
            <w:t>网址</w:t>
          </w:r>
          <w:r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：</w:t>
          </w:r>
          <w:r w:rsidR="00737850" w:rsidRPr="00DD65FB">
            <w:rPr>
              <w:rFonts w:ascii="Arial" w:hAnsi="Arial" w:cs="Arial"/>
              <w:sz w:val="12"/>
              <w:szCs w:val="12"/>
            </w:rPr>
            <w:t>www.</w:t>
          </w:r>
          <w:r w:rsidR="00737850"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wika</w:t>
          </w:r>
          <w:r w:rsidR="00737850" w:rsidRPr="00DD65FB">
            <w:rPr>
              <w:rFonts w:ascii="Arial" w:hAnsi="Arial" w:cs="Arial"/>
              <w:sz w:val="12"/>
              <w:szCs w:val="12"/>
            </w:rPr>
            <w:t>-</w:t>
          </w:r>
          <w:r w:rsidR="00737850"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mc</w:t>
          </w:r>
          <w:r w:rsidR="00737850" w:rsidRPr="00DD65FB">
            <w:rPr>
              <w:rFonts w:ascii="Arial" w:hAnsi="Arial" w:cs="Arial"/>
              <w:sz w:val="12"/>
              <w:szCs w:val="12"/>
            </w:rPr>
            <w:t>.c</w:t>
          </w:r>
          <w:r w:rsidR="00737850"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n</w:t>
          </w:r>
        </w:p>
      </w:tc>
      <w:tc>
        <w:tcPr>
          <w:tcW w:w="3544" w:type="dxa"/>
        </w:tcPr>
        <w:p w14:paraId="661334C4" w14:textId="77777777" w:rsidR="00737850" w:rsidRPr="00DC13F4" w:rsidRDefault="00737850" w:rsidP="008551F1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8" w:type="dxa"/>
        </w:tcPr>
        <w:p w14:paraId="09DC4283" w14:textId="77777777" w:rsidR="00737850" w:rsidRPr="00DC13F4" w:rsidRDefault="00737850" w:rsidP="008551F1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591" w:type="dxa"/>
        </w:tcPr>
        <w:p w14:paraId="61F04001" w14:textId="77777777" w:rsidR="00737850" w:rsidRPr="00DC13F4" w:rsidRDefault="00737850" w:rsidP="008551F1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</w:rPr>
          </w:pPr>
        </w:p>
      </w:tc>
    </w:tr>
    <w:tr w:rsidR="00737850" w14:paraId="7912B1DB" w14:textId="77777777" w:rsidTr="008551F1">
      <w:tc>
        <w:tcPr>
          <w:tcW w:w="3510" w:type="dxa"/>
        </w:tcPr>
        <w:p w14:paraId="63480A32" w14:textId="77777777" w:rsidR="00737850" w:rsidRPr="00746781" w:rsidRDefault="00737850" w:rsidP="008551F1">
          <w:pPr>
            <w:pStyle w:val="a7"/>
            <w:rPr>
              <w:rFonts w:ascii="Arial" w:hAnsi="Arial" w:cs="Arial"/>
              <w:b/>
              <w:sz w:val="12"/>
              <w:szCs w:val="12"/>
              <w:lang w:eastAsia="zh-CN"/>
            </w:rPr>
          </w:pPr>
        </w:p>
      </w:tc>
      <w:tc>
        <w:tcPr>
          <w:tcW w:w="3544" w:type="dxa"/>
        </w:tcPr>
        <w:p w14:paraId="5DBC162D" w14:textId="77777777" w:rsidR="00737850" w:rsidRPr="00DC13F4" w:rsidRDefault="00737850" w:rsidP="008551F1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8" w:type="dxa"/>
        </w:tcPr>
        <w:p w14:paraId="13AB9969" w14:textId="77777777" w:rsidR="00737850" w:rsidRPr="00E43D2E" w:rsidRDefault="00DD65FB" w:rsidP="00E7160F">
          <w:pPr>
            <w:pStyle w:val="a7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 w:hint="eastAsia"/>
              <w:sz w:val="12"/>
              <w:szCs w:val="12"/>
              <w:lang w:eastAsia="zh-CN"/>
            </w:rPr>
            <w:t>版本</w:t>
          </w:r>
          <w:r w:rsidR="00BF0343">
            <w:rPr>
              <w:rFonts w:ascii="Arial" w:eastAsia="宋体" w:hAnsi="Arial" w:cs="Arial" w:hint="eastAsia"/>
              <w:sz w:val="12"/>
              <w:szCs w:val="12"/>
              <w:lang w:eastAsia="zh-CN"/>
            </w:rPr>
            <w:t>Av</w:t>
          </w:r>
          <w:r w:rsidR="007D2AE1" w:rsidRPr="007D2AE1">
            <w:rPr>
              <w:rFonts w:ascii="Arial" w:eastAsia="宋体" w:hAnsi="Arial" w:cs="Arial"/>
              <w:noProof/>
              <w:sz w:val="12"/>
              <w:szCs w:val="12"/>
              <w:lang w:val="en-US" w:eastAsia="zh-CN"/>
            </w:rPr>
            <w:drawing>
              <wp:anchor distT="0" distB="0" distL="114300" distR="114300" simplePos="0" relativeHeight="251659264" behindDoc="1" locked="0" layoutInCell="1" allowOverlap="1" wp14:anchorId="3898404B" wp14:editId="43E73DC2">
                <wp:simplePos x="0" y="0"/>
                <wp:positionH relativeFrom="page">
                  <wp:posOffset>446212</wp:posOffset>
                </wp:positionH>
                <wp:positionV relativeFrom="page">
                  <wp:posOffset>-9491179</wp:posOffset>
                </wp:positionV>
                <wp:extent cx="1261110" cy="572494"/>
                <wp:effectExtent l="19050" t="0" r="0" b="0"/>
                <wp:wrapNone/>
                <wp:docPr id="6" name="图片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WIKA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5696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25156C">
            <w:rPr>
              <w:rFonts w:ascii="Arial" w:eastAsia="宋体" w:hAnsi="Arial" w:cs="Arial"/>
              <w:sz w:val="12"/>
              <w:szCs w:val="12"/>
              <w:lang w:eastAsia="zh-CN"/>
            </w:rPr>
            <w:t>1</w:t>
          </w:r>
        </w:p>
      </w:tc>
      <w:tc>
        <w:tcPr>
          <w:tcW w:w="1591" w:type="dxa"/>
        </w:tcPr>
        <w:p w14:paraId="39291B8D" w14:textId="77777777" w:rsidR="00737850" w:rsidRPr="00E43D2E" w:rsidRDefault="00DD65FB" w:rsidP="008551F1">
          <w:pPr>
            <w:pStyle w:val="a7"/>
            <w:wordWrap w:val="0"/>
            <w:jc w:val="right"/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 w:hint="eastAsia"/>
              <w:sz w:val="12"/>
              <w:szCs w:val="12"/>
              <w:lang w:eastAsia="zh-CN"/>
            </w:rPr>
            <w:t>徐州威卡</w:t>
          </w:r>
        </w:p>
      </w:tc>
    </w:tr>
  </w:tbl>
  <w:p w14:paraId="5D3E2341" w14:textId="77777777" w:rsidR="00F76D95" w:rsidRPr="008228B2" w:rsidRDefault="00F76D95" w:rsidP="008228B2">
    <w:pPr>
      <w:pStyle w:val="a7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55E41" w14:textId="77777777" w:rsidR="00844175" w:rsidRDefault="00844175" w:rsidP="00FB21DA">
      <w:r>
        <w:separator/>
      </w:r>
    </w:p>
  </w:footnote>
  <w:footnote w:type="continuationSeparator" w:id="0">
    <w:p w14:paraId="7C7286D3" w14:textId="77777777" w:rsidR="00844175" w:rsidRDefault="00844175" w:rsidP="00FB2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EC42E" w14:textId="77777777" w:rsidR="001526C7" w:rsidRDefault="00C37F52">
    <w:pPr>
      <w:pStyle w:val="a5"/>
    </w:pPr>
    <w:r w:rsidRPr="00C37F52">
      <w:rPr>
        <w:noProof/>
        <w:lang w:val="en-US" w:eastAsia="zh-CN"/>
      </w:rPr>
      <w:drawing>
        <wp:anchor distT="0" distB="0" distL="114300" distR="114300" simplePos="0" relativeHeight="251661312" behindDoc="1" locked="0" layoutInCell="1" allowOverlap="1" wp14:anchorId="634E6377" wp14:editId="514AAB3E">
          <wp:simplePos x="0" y="0"/>
          <wp:positionH relativeFrom="page">
            <wp:posOffset>5696282</wp:posOffset>
          </wp:positionH>
          <wp:positionV relativeFrom="page">
            <wp:posOffset>636104</wp:posOffset>
          </wp:positionV>
          <wp:extent cx="1261110" cy="572494"/>
          <wp:effectExtent l="19050" t="0" r="0" b="0"/>
          <wp:wrapNone/>
          <wp:docPr id="2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WIK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110" cy="5724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1052F"/>
    <w:multiLevelType w:val="hybridMultilevel"/>
    <w:tmpl w:val="17CE99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60779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>
      <o:colormru v:ext="edit" colors="#eaeaea,#f8f8f8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0DC"/>
    <w:rsid w:val="00025B10"/>
    <w:rsid w:val="00032306"/>
    <w:rsid w:val="00036923"/>
    <w:rsid w:val="00052DDF"/>
    <w:rsid w:val="0005377C"/>
    <w:rsid w:val="00056E36"/>
    <w:rsid w:val="000617A3"/>
    <w:rsid w:val="0008007B"/>
    <w:rsid w:val="00083720"/>
    <w:rsid w:val="00084C17"/>
    <w:rsid w:val="00087517"/>
    <w:rsid w:val="00097629"/>
    <w:rsid w:val="000A52CB"/>
    <w:rsid w:val="000B1590"/>
    <w:rsid w:val="000B30A1"/>
    <w:rsid w:val="000D6F36"/>
    <w:rsid w:val="000E27EF"/>
    <w:rsid w:val="000E7EB5"/>
    <w:rsid w:val="000F38D7"/>
    <w:rsid w:val="000F4423"/>
    <w:rsid w:val="00107997"/>
    <w:rsid w:val="00110D6C"/>
    <w:rsid w:val="00121192"/>
    <w:rsid w:val="00122489"/>
    <w:rsid w:val="00123E38"/>
    <w:rsid w:val="001305AB"/>
    <w:rsid w:val="00130DF4"/>
    <w:rsid w:val="001328DD"/>
    <w:rsid w:val="00133648"/>
    <w:rsid w:val="001407F9"/>
    <w:rsid w:val="00150DB0"/>
    <w:rsid w:val="001526C7"/>
    <w:rsid w:val="00154B39"/>
    <w:rsid w:val="00157338"/>
    <w:rsid w:val="00157359"/>
    <w:rsid w:val="001601FE"/>
    <w:rsid w:val="001617AC"/>
    <w:rsid w:val="0017653A"/>
    <w:rsid w:val="00177374"/>
    <w:rsid w:val="00184FA8"/>
    <w:rsid w:val="00197111"/>
    <w:rsid w:val="001A15AE"/>
    <w:rsid w:val="001A3383"/>
    <w:rsid w:val="001A7E34"/>
    <w:rsid w:val="001C64EE"/>
    <w:rsid w:val="001D12DC"/>
    <w:rsid w:val="001D7333"/>
    <w:rsid w:val="001D7B48"/>
    <w:rsid w:val="001E01C9"/>
    <w:rsid w:val="001E0208"/>
    <w:rsid w:val="001E4F60"/>
    <w:rsid w:val="001E57EA"/>
    <w:rsid w:val="001E6CD0"/>
    <w:rsid w:val="001F14BA"/>
    <w:rsid w:val="001F1831"/>
    <w:rsid w:val="001F25E3"/>
    <w:rsid w:val="001F2C76"/>
    <w:rsid w:val="001F332D"/>
    <w:rsid w:val="002030EB"/>
    <w:rsid w:val="00203584"/>
    <w:rsid w:val="00212272"/>
    <w:rsid w:val="00213706"/>
    <w:rsid w:val="00214CC1"/>
    <w:rsid w:val="00214F89"/>
    <w:rsid w:val="00216A9D"/>
    <w:rsid w:val="00221395"/>
    <w:rsid w:val="0022689E"/>
    <w:rsid w:val="00237DDF"/>
    <w:rsid w:val="00240B33"/>
    <w:rsid w:val="00241F6B"/>
    <w:rsid w:val="0025156C"/>
    <w:rsid w:val="00257354"/>
    <w:rsid w:val="0027173D"/>
    <w:rsid w:val="00274BBE"/>
    <w:rsid w:val="00275B97"/>
    <w:rsid w:val="00280115"/>
    <w:rsid w:val="00290ECD"/>
    <w:rsid w:val="002A3105"/>
    <w:rsid w:val="002A4BC7"/>
    <w:rsid w:val="002B552C"/>
    <w:rsid w:val="002D5635"/>
    <w:rsid w:val="002E5E32"/>
    <w:rsid w:val="002E6FAD"/>
    <w:rsid w:val="002F04B8"/>
    <w:rsid w:val="002F165B"/>
    <w:rsid w:val="002F3440"/>
    <w:rsid w:val="00301067"/>
    <w:rsid w:val="003022D2"/>
    <w:rsid w:val="00303C64"/>
    <w:rsid w:val="00310C66"/>
    <w:rsid w:val="00345124"/>
    <w:rsid w:val="00382303"/>
    <w:rsid w:val="00383A8F"/>
    <w:rsid w:val="00386C55"/>
    <w:rsid w:val="00391948"/>
    <w:rsid w:val="003A0F9E"/>
    <w:rsid w:val="003A1071"/>
    <w:rsid w:val="003E5451"/>
    <w:rsid w:val="003F5050"/>
    <w:rsid w:val="003F63BA"/>
    <w:rsid w:val="00403069"/>
    <w:rsid w:val="00411AC5"/>
    <w:rsid w:val="00417E72"/>
    <w:rsid w:val="004201DC"/>
    <w:rsid w:val="00425F0B"/>
    <w:rsid w:val="00432679"/>
    <w:rsid w:val="00434F2D"/>
    <w:rsid w:val="004460FA"/>
    <w:rsid w:val="00465630"/>
    <w:rsid w:val="00467062"/>
    <w:rsid w:val="0047336F"/>
    <w:rsid w:val="004823CA"/>
    <w:rsid w:val="00490B78"/>
    <w:rsid w:val="00492A77"/>
    <w:rsid w:val="00497C62"/>
    <w:rsid w:val="004A1803"/>
    <w:rsid w:val="004B4FC2"/>
    <w:rsid w:val="004C25F4"/>
    <w:rsid w:val="004D77AD"/>
    <w:rsid w:val="004F263D"/>
    <w:rsid w:val="00514F0C"/>
    <w:rsid w:val="00517500"/>
    <w:rsid w:val="00517785"/>
    <w:rsid w:val="00524E42"/>
    <w:rsid w:val="00525DA6"/>
    <w:rsid w:val="00525F20"/>
    <w:rsid w:val="00527E08"/>
    <w:rsid w:val="005370AF"/>
    <w:rsid w:val="0054162D"/>
    <w:rsid w:val="005432CD"/>
    <w:rsid w:val="005445F8"/>
    <w:rsid w:val="00550077"/>
    <w:rsid w:val="005502B0"/>
    <w:rsid w:val="00551D48"/>
    <w:rsid w:val="00554A49"/>
    <w:rsid w:val="0057556F"/>
    <w:rsid w:val="00582646"/>
    <w:rsid w:val="00584300"/>
    <w:rsid w:val="0058524D"/>
    <w:rsid w:val="005C578B"/>
    <w:rsid w:val="005F27D5"/>
    <w:rsid w:val="005F5E60"/>
    <w:rsid w:val="005F66F2"/>
    <w:rsid w:val="00601379"/>
    <w:rsid w:val="00611541"/>
    <w:rsid w:val="006141DB"/>
    <w:rsid w:val="00621DAF"/>
    <w:rsid w:val="006220AB"/>
    <w:rsid w:val="00637CD3"/>
    <w:rsid w:val="00660033"/>
    <w:rsid w:val="00661B23"/>
    <w:rsid w:val="006620C7"/>
    <w:rsid w:val="006A25A4"/>
    <w:rsid w:val="006C6A3A"/>
    <w:rsid w:val="006D1AB2"/>
    <w:rsid w:val="006F20A4"/>
    <w:rsid w:val="0070259D"/>
    <w:rsid w:val="0070753E"/>
    <w:rsid w:val="00720127"/>
    <w:rsid w:val="007215A0"/>
    <w:rsid w:val="00722E4C"/>
    <w:rsid w:val="007247BA"/>
    <w:rsid w:val="00724B4A"/>
    <w:rsid w:val="00732CAE"/>
    <w:rsid w:val="00737850"/>
    <w:rsid w:val="00746AE2"/>
    <w:rsid w:val="00755DCF"/>
    <w:rsid w:val="00762E61"/>
    <w:rsid w:val="00764997"/>
    <w:rsid w:val="00770924"/>
    <w:rsid w:val="007852D0"/>
    <w:rsid w:val="00785A05"/>
    <w:rsid w:val="007862A5"/>
    <w:rsid w:val="007A0BEC"/>
    <w:rsid w:val="007B06AF"/>
    <w:rsid w:val="007C1648"/>
    <w:rsid w:val="007C1687"/>
    <w:rsid w:val="007C53B8"/>
    <w:rsid w:val="007C734E"/>
    <w:rsid w:val="007D2AE1"/>
    <w:rsid w:val="007D32A1"/>
    <w:rsid w:val="007D49B2"/>
    <w:rsid w:val="007D6232"/>
    <w:rsid w:val="007E2A43"/>
    <w:rsid w:val="007E4BA0"/>
    <w:rsid w:val="007F201B"/>
    <w:rsid w:val="007F71A2"/>
    <w:rsid w:val="008114EC"/>
    <w:rsid w:val="0081332F"/>
    <w:rsid w:val="00813643"/>
    <w:rsid w:val="008139DC"/>
    <w:rsid w:val="008228B2"/>
    <w:rsid w:val="00831AB4"/>
    <w:rsid w:val="00834BED"/>
    <w:rsid w:val="00844175"/>
    <w:rsid w:val="00855E02"/>
    <w:rsid w:val="0086008B"/>
    <w:rsid w:val="00861B0B"/>
    <w:rsid w:val="0086327C"/>
    <w:rsid w:val="00865A52"/>
    <w:rsid w:val="008662E3"/>
    <w:rsid w:val="00876D75"/>
    <w:rsid w:val="00877B57"/>
    <w:rsid w:val="00886EE5"/>
    <w:rsid w:val="00892FEC"/>
    <w:rsid w:val="008A3A1C"/>
    <w:rsid w:val="008C730A"/>
    <w:rsid w:val="008D6B3D"/>
    <w:rsid w:val="008E0FB9"/>
    <w:rsid w:val="008E3D82"/>
    <w:rsid w:val="008E7084"/>
    <w:rsid w:val="00911314"/>
    <w:rsid w:val="009116E4"/>
    <w:rsid w:val="00915E12"/>
    <w:rsid w:val="00916AC6"/>
    <w:rsid w:val="00920B0A"/>
    <w:rsid w:val="00931F7E"/>
    <w:rsid w:val="00935B4C"/>
    <w:rsid w:val="00940FC4"/>
    <w:rsid w:val="0094663B"/>
    <w:rsid w:val="009609F9"/>
    <w:rsid w:val="009627AC"/>
    <w:rsid w:val="00964A3A"/>
    <w:rsid w:val="00973B76"/>
    <w:rsid w:val="00975294"/>
    <w:rsid w:val="00980361"/>
    <w:rsid w:val="00980407"/>
    <w:rsid w:val="00993090"/>
    <w:rsid w:val="00994C24"/>
    <w:rsid w:val="009A046E"/>
    <w:rsid w:val="009B213D"/>
    <w:rsid w:val="009C20B6"/>
    <w:rsid w:val="009C3239"/>
    <w:rsid w:val="009C3FC2"/>
    <w:rsid w:val="009C5E06"/>
    <w:rsid w:val="009D0B9A"/>
    <w:rsid w:val="009D12DF"/>
    <w:rsid w:val="009E032A"/>
    <w:rsid w:val="009F2FFC"/>
    <w:rsid w:val="00A112E0"/>
    <w:rsid w:val="00A30E6B"/>
    <w:rsid w:val="00A321FA"/>
    <w:rsid w:val="00A37CDD"/>
    <w:rsid w:val="00A430DB"/>
    <w:rsid w:val="00A431E7"/>
    <w:rsid w:val="00A53653"/>
    <w:rsid w:val="00A70E71"/>
    <w:rsid w:val="00A909E6"/>
    <w:rsid w:val="00A92F7C"/>
    <w:rsid w:val="00A93499"/>
    <w:rsid w:val="00AA13FA"/>
    <w:rsid w:val="00AA398D"/>
    <w:rsid w:val="00AA4137"/>
    <w:rsid w:val="00AA5673"/>
    <w:rsid w:val="00AB1EDC"/>
    <w:rsid w:val="00AD4D59"/>
    <w:rsid w:val="00AE395E"/>
    <w:rsid w:val="00AE5240"/>
    <w:rsid w:val="00AF1B03"/>
    <w:rsid w:val="00B01CD4"/>
    <w:rsid w:val="00B31783"/>
    <w:rsid w:val="00B42DE8"/>
    <w:rsid w:val="00B55320"/>
    <w:rsid w:val="00B55C6C"/>
    <w:rsid w:val="00B60DDB"/>
    <w:rsid w:val="00B671C4"/>
    <w:rsid w:val="00B678C5"/>
    <w:rsid w:val="00B725C4"/>
    <w:rsid w:val="00B76946"/>
    <w:rsid w:val="00B81200"/>
    <w:rsid w:val="00B871E7"/>
    <w:rsid w:val="00B9408F"/>
    <w:rsid w:val="00BA4CA0"/>
    <w:rsid w:val="00BA7569"/>
    <w:rsid w:val="00BB0D76"/>
    <w:rsid w:val="00BB616B"/>
    <w:rsid w:val="00BB6350"/>
    <w:rsid w:val="00BC0BFD"/>
    <w:rsid w:val="00BC1409"/>
    <w:rsid w:val="00BC1474"/>
    <w:rsid w:val="00BC148D"/>
    <w:rsid w:val="00BC57A1"/>
    <w:rsid w:val="00BC5ACF"/>
    <w:rsid w:val="00BE01FE"/>
    <w:rsid w:val="00BE5833"/>
    <w:rsid w:val="00BF0343"/>
    <w:rsid w:val="00BF3C72"/>
    <w:rsid w:val="00BF5BCD"/>
    <w:rsid w:val="00BF6086"/>
    <w:rsid w:val="00BF71B8"/>
    <w:rsid w:val="00C00CCE"/>
    <w:rsid w:val="00C11265"/>
    <w:rsid w:val="00C14AA8"/>
    <w:rsid w:val="00C30366"/>
    <w:rsid w:val="00C3298B"/>
    <w:rsid w:val="00C35B02"/>
    <w:rsid w:val="00C37144"/>
    <w:rsid w:val="00C37F52"/>
    <w:rsid w:val="00C468BB"/>
    <w:rsid w:val="00C535CB"/>
    <w:rsid w:val="00C54BE7"/>
    <w:rsid w:val="00C64DEF"/>
    <w:rsid w:val="00C73D9C"/>
    <w:rsid w:val="00C74F9D"/>
    <w:rsid w:val="00C9448A"/>
    <w:rsid w:val="00CB1FA2"/>
    <w:rsid w:val="00CB281D"/>
    <w:rsid w:val="00CC00DC"/>
    <w:rsid w:val="00CD6101"/>
    <w:rsid w:val="00CD722B"/>
    <w:rsid w:val="00CE47EE"/>
    <w:rsid w:val="00CE57E5"/>
    <w:rsid w:val="00D0001B"/>
    <w:rsid w:val="00D06DB4"/>
    <w:rsid w:val="00D11863"/>
    <w:rsid w:val="00D15954"/>
    <w:rsid w:val="00D21ED6"/>
    <w:rsid w:val="00D23865"/>
    <w:rsid w:val="00D24562"/>
    <w:rsid w:val="00D34A03"/>
    <w:rsid w:val="00D45F2F"/>
    <w:rsid w:val="00D467BD"/>
    <w:rsid w:val="00D518D4"/>
    <w:rsid w:val="00D570F6"/>
    <w:rsid w:val="00D61CBD"/>
    <w:rsid w:val="00D71251"/>
    <w:rsid w:val="00D71982"/>
    <w:rsid w:val="00D726B9"/>
    <w:rsid w:val="00D9066D"/>
    <w:rsid w:val="00D97BF2"/>
    <w:rsid w:val="00DA027E"/>
    <w:rsid w:val="00DA304D"/>
    <w:rsid w:val="00DA3B52"/>
    <w:rsid w:val="00DB5074"/>
    <w:rsid w:val="00DC13F4"/>
    <w:rsid w:val="00DC2E59"/>
    <w:rsid w:val="00DC4FF9"/>
    <w:rsid w:val="00DC5B77"/>
    <w:rsid w:val="00DD1F1A"/>
    <w:rsid w:val="00DD65FB"/>
    <w:rsid w:val="00DE1A8C"/>
    <w:rsid w:val="00DF05EC"/>
    <w:rsid w:val="00DF0E93"/>
    <w:rsid w:val="00DF7620"/>
    <w:rsid w:val="00E13690"/>
    <w:rsid w:val="00E3192F"/>
    <w:rsid w:val="00E362EA"/>
    <w:rsid w:val="00E3725C"/>
    <w:rsid w:val="00E4097A"/>
    <w:rsid w:val="00E50A0E"/>
    <w:rsid w:val="00E55CFA"/>
    <w:rsid w:val="00E7160F"/>
    <w:rsid w:val="00E81B28"/>
    <w:rsid w:val="00E84771"/>
    <w:rsid w:val="00E86483"/>
    <w:rsid w:val="00E86ACD"/>
    <w:rsid w:val="00EA1CCE"/>
    <w:rsid w:val="00EC483B"/>
    <w:rsid w:val="00EC50CA"/>
    <w:rsid w:val="00ED23D6"/>
    <w:rsid w:val="00ED62D7"/>
    <w:rsid w:val="00ED7FE8"/>
    <w:rsid w:val="00EE4B10"/>
    <w:rsid w:val="00EE4E48"/>
    <w:rsid w:val="00F0062F"/>
    <w:rsid w:val="00F01005"/>
    <w:rsid w:val="00F015AE"/>
    <w:rsid w:val="00F05618"/>
    <w:rsid w:val="00F06749"/>
    <w:rsid w:val="00F10E86"/>
    <w:rsid w:val="00F15619"/>
    <w:rsid w:val="00F24EAD"/>
    <w:rsid w:val="00F53F82"/>
    <w:rsid w:val="00F54EEB"/>
    <w:rsid w:val="00F5783F"/>
    <w:rsid w:val="00F6082A"/>
    <w:rsid w:val="00F61BCC"/>
    <w:rsid w:val="00F74414"/>
    <w:rsid w:val="00F76D95"/>
    <w:rsid w:val="00F800BD"/>
    <w:rsid w:val="00F865FC"/>
    <w:rsid w:val="00F900E3"/>
    <w:rsid w:val="00FA3179"/>
    <w:rsid w:val="00FB21DA"/>
    <w:rsid w:val="00FD3154"/>
    <w:rsid w:val="00FD3DD0"/>
    <w:rsid w:val="00FD5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aeaea,#f8f8f8"/>
    </o:shapedefaults>
    <o:shapelayout v:ext="edit">
      <o:idmap v:ext="edit" data="2"/>
    </o:shapelayout>
  </w:shapeDefaults>
  <w:decimalSymbol w:val="."/>
  <w:listSeparator w:val=","/>
  <w14:docId w14:val="4617CC34"/>
  <w15:docId w15:val="{3D5373FE-7A52-4583-AAF2-19A2915FD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1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5451"/>
    <w:rPr>
      <w:rFonts w:ascii="Lucida Grande" w:hAnsi="Lucida Grande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3E5451"/>
    <w:rPr>
      <w:rFonts w:ascii="Lucida Grande" w:hAnsi="Lucida Grande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B21DA"/>
    <w:pPr>
      <w:tabs>
        <w:tab w:val="center" w:pos="4536"/>
        <w:tab w:val="right" w:pos="9072"/>
      </w:tabs>
    </w:pPr>
  </w:style>
  <w:style w:type="character" w:customStyle="1" w:styleId="a6">
    <w:name w:val="页眉 字符"/>
    <w:basedOn w:val="a0"/>
    <w:link w:val="a5"/>
    <w:uiPriority w:val="99"/>
    <w:rsid w:val="00FB21DA"/>
  </w:style>
  <w:style w:type="paragraph" w:styleId="a7">
    <w:name w:val="footer"/>
    <w:basedOn w:val="a"/>
    <w:link w:val="a8"/>
    <w:uiPriority w:val="99"/>
    <w:unhideWhenUsed/>
    <w:rsid w:val="00FB21DA"/>
    <w:pPr>
      <w:tabs>
        <w:tab w:val="center" w:pos="4536"/>
        <w:tab w:val="right" w:pos="9072"/>
      </w:tabs>
    </w:pPr>
  </w:style>
  <w:style w:type="character" w:customStyle="1" w:styleId="a8">
    <w:name w:val="页脚 字符"/>
    <w:basedOn w:val="a0"/>
    <w:link w:val="a7"/>
    <w:uiPriority w:val="99"/>
    <w:rsid w:val="00FB21DA"/>
  </w:style>
  <w:style w:type="table" w:styleId="a9">
    <w:name w:val="Table Grid"/>
    <w:basedOn w:val="a1"/>
    <w:uiPriority w:val="59"/>
    <w:rsid w:val="00133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Contemporary"/>
    <w:aliases w:val="Tabelle Preisliste"/>
    <w:basedOn w:val="a1"/>
    <w:rsid w:val="00524E42"/>
    <w:rPr>
      <w:rFonts w:ascii="Arial" w:eastAsia="Times New Roman" w:hAnsi="Arial" w:cs="Times New Roman"/>
      <w:sz w:val="22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vAlign w:val="center"/>
    </w:tcPr>
    <w:tblStylePr w:type="firstRow">
      <w:rPr>
        <w:b/>
        <w:bCs/>
        <w:color w:val="auto"/>
      </w:rPr>
    </w:tblStylePr>
    <w:tblStylePr w:type="band1Horz">
      <w:rPr>
        <w:color w:val="auto"/>
      </w:rPr>
      <w:tblPr/>
      <w:tcPr>
        <w:shd w:val="clear" w:color="auto" w:fill="E6E6E6"/>
      </w:tcPr>
    </w:tblStylePr>
    <w:tblStylePr w:type="band2Horz">
      <w:rPr>
        <w:color w:val="auto"/>
      </w:rPr>
    </w:tblStylePr>
  </w:style>
  <w:style w:type="table" w:customStyle="1" w:styleId="1">
    <w:name w:val="网格型1"/>
    <w:basedOn w:val="a1"/>
    <w:next w:val="a9"/>
    <w:uiPriority w:val="59"/>
    <w:rsid w:val="00D21ED6"/>
    <w:pPr>
      <w:jc w:val="both"/>
    </w:pPr>
    <w:rPr>
      <w:rFonts w:ascii="Times New Roman" w:eastAsia="宋体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BC1409"/>
    <w:pPr>
      <w:ind w:firstLineChars="200" w:firstLine="420"/>
    </w:pPr>
  </w:style>
  <w:style w:type="table" w:customStyle="1" w:styleId="4-11">
    <w:name w:val="网格表 4 - 着色 11"/>
    <w:basedOn w:val="a1"/>
    <w:uiPriority w:val="49"/>
    <w:rsid w:val="00861B0B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5-51">
    <w:name w:val="网格表 5 深色 - 着色 51"/>
    <w:basedOn w:val="a1"/>
    <w:uiPriority w:val="50"/>
    <w:rsid w:val="00861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4-110">
    <w:name w:val="清单表 4 - 着色 11"/>
    <w:basedOn w:val="a1"/>
    <w:uiPriority w:val="49"/>
    <w:rsid w:val="00861B0B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3-11">
    <w:name w:val="清单表 3 - 着色 11"/>
    <w:basedOn w:val="a1"/>
    <w:uiPriority w:val="48"/>
    <w:rsid w:val="00861B0B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71">
    <w:name w:val="网格表 7 彩色1"/>
    <w:basedOn w:val="a1"/>
    <w:uiPriority w:val="52"/>
    <w:rsid w:val="0060137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5-&#27169;&#26495;\DATA_&#20135;&#21697;&#35268;&#26684;&#20070;&#27169;&#26495;_&#20013;&#25991;&#29256;_Av0_20190227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6C975F8-2A85-4A7C-B990-C80EE41B9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DATA_产品规格书模板_中文版_Av0_20190227.dotx</Template>
  <TotalTime>0</TotalTime>
  <Pages>4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Belden Inc.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WIKA</dc:creator>
  <cp:lastModifiedBy>Ryan Zhang</cp:lastModifiedBy>
  <cp:revision>2</cp:revision>
  <cp:lastPrinted>2022-12-08T03:43:00Z</cp:lastPrinted>
  <dcterms:created xsi:type="dcterms:W3CDTF">2023-08-03T10:40:00Z</dcterms:created>
  <dcterms:modified xsi:type="dcterms:W3CDTF">2023-08-03T10:40:00Z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458880</vt:lpwstr>
  </property>
  <property fmtid="{D5CDD505-2E9C-101B-9397-08002B2CF9AE}" pid="3" name="NXPowerLiteSettings">
    <vt:lpwstr>F7000400038000</vt:lpwstr>
  </property>
  <property fmtid="{D5CDD505-2E9C-101B-9397-08002B2CF9AE}" pid="4" name="NXPowerLiteVersion">
    <vt:lpwstr>D5.1.6</vt:lpwstr>
  </property>
</Properties>
</file>